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9FA71" w14:textId="77E14D50" w:rsidR="00ED7BB6" w:rsidRDefault="000237E1">
      <w:pPr>
        <w:rPr>
          <w:b/>
          <w:bCs/>
          <w:sz w:val="28"/>
        </w:rPr>
      </w:pPr>
      <w:r>
        <w:rPr>
          <w:b/>
          <w:bCs/>
          <w:sz w:val="28"/>
        </w:rPr>
        <w:t>D</w:t>
      </w:r>
      <w:r w:rsidR="00D6229A">
        <w:rPr>
          <w:b/>
          <w:bCs/>
          <w:sz w:val="28"/>
        </w:rPr>
        <w:t>2</w:t>
      </w:r>
      <w:r w:rsidR="00ED7BB6">
        <w:rPr>
          <w:b/>
          <w:bCs/>
          <w:sz w:val="28"/>
        </w:rPr>
        <w:tab/>
        <w:t>Supplerende dokumenter</w:t>
      </w:r>
    </w:p>
    <w:p w14:paraId="29C330AE" w14:textId="07C538D1" w:rsidR="007F6CDE" w:rsidRDefault="00ED7BB6">
      <w:pPr>
        <w:rPr>
          <w:b/>
          <w:bCs/>
          <w:sz w:val="28"/>
        </w:rPr>
      </w:pPr>
      <w:r>
        <w:rPr>
          <w:b/>
          <w:bCs/>
          <w:sz w:val="28"/>
        </w:rPr>
        <w:t>D2</w:t>
      </w:r>
      <w:r w:rsidR="007D5F4D">
        <w:rPr>
          <w:b/>
          <w:bCs/>
          <w:sz w:val="28"/>
        </w:rPr>
        <w:t xml:space="preserve">.4 </w:t>
      </w:r>
      <w:r w:rsidR="000C7F61">
        <w:rPr>
          <w:b/>
          <w:bCs/>
          <w:sz w:val="28"/>
        </w:rPr>
        <w:t>Koder</w:t>
      </w:r>
      <w:r>
        <w:rPr>
          <w:b/>
          <w:bCs/>
          <w:sz w:val="28"/>
        </w:rPr>
        <w:t xml:space="preserve"> </w:t>
      </w:r>
    </w:p>
    <w:p w14:paraId="29C330AF" w14:textId="77777777" w:rsidR="005C10C5" w:rsidRDefault="005C10C5"/>
    <w:p w14:paraId="29C33133" w14:textId="5423B62A" w:rsidR="00784E12" w:rsidRDefault="006F65FC" w:rsidP="003F6B5D">
      <w:r>
        <w:t xml:space="preserve">Det er henvist til dette dokumentet i kap. </w:t>
      </w:r>
      <w:r w:rsidR="000C7F61" w:rsidRPr="00EF4B1F">
        <w:t>B</w:t>
      </w:r>
      <w:r w:rsidR="009311C7" w:rsidRPr="00EF4B1F">
        <w:t>3</w:t>
      </w:r>
      <w:r w:rsidR="009311C7">
        <w:t xml:space="preserve"> </w:t>
      </w:r>
      <w:r w:rsidR="000C7F61">
        <w:t>og</w:t>
      </w:r>
      <w:r w:rsidR="00946BAF">
        <w:t xml:space="preserve"> kap.</w:t>
      </w:r>
      <w:r w:rsidR="000C7F61">
        <w:t xml:space="preserve"> D1 </w:t>
      </w:r>
      <w:r w:rsidR="00886D4F">
        <w:t>som et supplerende dokument</w:t>
      </w:r>
      <w:r w:rsidR="003F6B5D">
        <w:t xml:space="preserve">. </w:t>
      </w:r>
    </w:p>
    <w:p w14:paraId="5470CE16" w14:textId="069F0354" w:rsidR="00BF2039" w:rsidRDefault="00BF2039" w:rsidP="003F6B5D"/>
    <w:p w14:paraId="0A67166D" w14:textId="2FD41636" w:rsidR="003F6B5D" w:rsidRDefault="003F6B5D" w:rsidP="003F6B5D"/>
    <w:p w14:paraId="7664DB73" w14:textId="4C933518" w:rsidR="003F6B5D" w:rsidRDefault="003F6B5D" w:rsidP="003F6B5D"/>
    <w:p w14:paraId="0271E305" w14:textId="1592F241" w:rsidR="0066046D" w:rsidRDefault="0066046D" w:rsidP="003F6B5D"/>
    <w:p w14:paraId="4164673A" w14:textId="43D8FE14" w:rsidR="000C7F61" w:rsidRDefault="000C7F61" w:rsidP="003F6B5D"/>
    <w:p w14:paraId="76980F38" w14:textId="428CBBE6" w:rsidR="000C7F61" w:rsidRDefault="000C7F61">
      <w:r>
        <w:br w:type="page"/>
      </w:r>
    </w:p>
    <w:p w14:paraId="5DD8C155" w14:textId="77777777" w:rsidR="000C7F61" w:rsidRDefault="000C7F61" w:rsidP="003F6B5D">
      <w:pPr>
        <w:sectPr w:rsidR="000C7F61" w:rsidSect="00201F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560" w:right="1418" w:bottom="851" w:left="1701" w:header="709" w:footer="709" w:gutter="0"/>
          <w:cols w:space="708"/>
          <w:titlePg/>
          <w:docGrid w:linePitch="360"/>
        </w:sectPr>
      </w:pP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969"/>
        <w:gridCol w:w="1148"/>
        <w:gridCol w:w="952"/>
        <w:gridCol w:w="832"/>
        <w:gridCol w:w="3754"/>
        <w:gridCol w:w="850"/>
        <w:gridCol w:w="1276"/>
        <w:gridCol w:w="992"/>
        <w:gridCol w:w="709"/>
        <w:gridCol w:w="723"/>
        <w:gridCol w:w="1084"/>
      </w:tblGrid>
      <w:tr w:rsidR="00914E7A" w:rsidRPr="00914E7A" w14:paraId="2431266E" w14:textId="77777777" w:rsidTr="00086814">
        <w:trPr>
          <w:tblHeader/>
        </w:trPr>
        <w:tc>
          <w:tcPr>
            <w:tcW w:w="1129" w:type="dxa"/>
            <w:shd w:val="clear" w:color="auto" w:fill="D9D9D9" w:themeFill="background1" w:themeFillShade="D9"/>
          </w:tcPr>
          <w:p w14:paraId="04A942B7" w14:textId="748A8FBE" w:rsidR="000C7F61" w:rsidRPr="00914E7A" w:rsidRDefault="000C7F61" w:rsidP="00914E7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914E7A">
              <w:rPr>
                <w:rFonts w:ascii="Arial" w:hAnsi="Arial" w:cs="Arial"/>
                <w:b/>
                <w:bCs/>
                <w:sz w:val="17"/>
                <w:szCs w:val="17"/>
              </w:rPr>
              <w:lastRenderedPageBreak/>
              <w:t>Prosess</w:t>
            </w:r>
          </w:p>
        </w:tc>
        <w:tc>
          <w:tcPr>
            <w:tcW w:w="969" w:type="dxa"/>
            <w:shd w:val="clear" w:color="auto" w:fill="D9D9D9" w:themeFill="background1" w:themeFillShade="D9"/>
          </w:tcPr>
          <w:p w14:paraId="6C711E99" w14:textId="6E0210E3" w:rsidR="000C7F61" w:rsidRPr="00914E7A" w:rsidRDefault="000C7F61" w:rsidP="00914E7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914E7A">
              <w:rPr>
                <w:rFonts w:ascii="Arial" w:hAnsi="Arial" w:cs="Arial"/>
                <w:b/>
                <w:bCs/>
                <w:sz w:val="17"/>
                <w:szCs w:val="17"/>
              </w:rPr>
              <w:t>HB N302 Nr</w:t>
            </w:r>
          </w:p>
        </w:tc>
        <w:tc>
          <w:tcPr>
            <w:tcW w:w="1148" w:type="dxa"/>
            <w:shd w:val="clear" w:color="auto" w:fill="D9D9D9" w:themeFill="background1" w:themeFillShade="D9"/>
          </w:tcPr>
          <w:p w14:paraId="4AAFD5A8" w14:textId="0BE74B12" w:rsidR="000C7F61" w:rsidRPr="00914E7A" w:rsidRDefault="000C7F61" w:rsidP="00914E7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914E7A">
              <w:rPr>
                <w:rFonts w:ascii="Arial" w:hAnsi="Arial" w:cs="Arial"/>
                <w:b/>
                <w:bCs/>
                <w:sz w:val="17"/>
                <w:szCs w:val="17"/>
              </w:rPr>
              <w:t>Kode</w:t>
            </w:r>
          </w:p>
        </w:tc>
        <w:tc>
          <w:tcPr>
            <w:tcW w:w="952" w:type="dxa"/>
            <w:shd w:val="clear" w:color="auto" w:fill="D9D9D9" w:themeFill="background1" w:themeFillShade="D9"/>
          </w:tcPr>
          <w:p w14:paraId="01B4C3A4" w14:textId="77777777" w:rsidR="000C7F61" w:rsidRPr="00914E7A" w:rsidRDefault="000C7F61" w:rsidP="00691765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914E7A">
              <w:rPr>
                <w:rFonts w:ascii="Arial" w:hAnsi="Arial" w:cs="Arial"/>
                <w:b/>
                <w:bCs/>
                <w:sz w:val="17"/>
                <w:szCs w:val="17"/>
              </w:rPr>
              <w:t>Areal pr.</w:t>
            </w:r>
          </w:p>
          <w:p w14:paraId="56A47475" w14:textId="7705BD29" w:rsidR="000C7F61" w:rsidRPr="00914E7A" w:rsidRDefault="000C7F61" w:rsidP="00691765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914E7A">
              <w:rPr>
                <w:rFonts w:ascii="Arial" w:hAnsi="Arial" w:cs="Arial"/>
                <w:b/>
                <w:bCs/>
                <w:sz w:val="17"/>
                <w:szCs w:val="17"/>
              </w:rPr>
              <w:t>enhet m2</w:t>
            </w:r>
          </w:p>
        </w:tc>
        <w:tc>
          <w:tcPr>
            <w:tcW w:w="832" w:type="dxa"/>
            <w:shd w:val="clear" w:color="auto" w:fill="D9D9D9" w:themeFill="background1" w:themeFillShade="D9"/>
          </w:tcPr>
          <w:p w14:paraId="198A29B1" w14:textId="5D6D9266" w:rsidR="00914E7A" w:rsidRPr="00914E7A" w:rsidRDefault="000C7F61" w:rsidP="00691765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914E7A">
              <w:rPr>
                <w:rFonts w:ascii="Arial" w:hAnsi="Arial" w:cs="Arial"/>
                <w:b/>
                <w:bCs/>
                <w:sz w:val="17"/>
                <w:szCs w:val="17"/>
              </w:rPr>
              <w:t>Enhet</w:t>
            </w:r>
          </w:p>
        </w:tc>
        <w:tc>
          <w:tcPr>
            <w:tcW w:w="3754" w:type="dxa"/>
            <w:shd w:val="clear" w:color="auto" w:fill="D9D9D9" w:themeFill="background1" w:themeFillShade="D9"/>
          </w:tcPr>
          <w:p w14:paraId="646E1DA7" w14:textId="1014CB2B" w:rsidR="000C7F61" w:rsidRPr="00914E7A" w:rsidRDefault="000C7F61" w:rsidP="00914E7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914E7A">
              <w:rPr>
                <w:rFonts w:ascii="Arial" w:hAnsi="Arial" w:cs="Arial"/>
                <w:b/>
                <w:bCs/>
                <w:sz w:val="17"/>
                <w:szCs w:val="17"/>
              </w:rPr>
              <w:t>Beskrivelse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7E1491F4" w14:textId="55F131FF" w:rsidR="000C7F61" w:rsidRPr="00914E7A" w:rsidRDefault="000C7F61" w:rsidP="00914E7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914E7A">
              <w:rPr>
                <w:rFonts w:ascii="Arial" w:hAnsi="Arial" w:cs="Arial"/>
                <w:b/>
                <w:bCs/>
                <w:sz w:val="17"/>
                <w:szCs w:val="17"/>
              </w:rPr>
              <w:t>Bredde, cm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76303B98" w14:textId="552D1CBC" w:rsidR="000C7F61" w:rsidRPr="00914E7A" w:rsidRDefault="000C7F61" w:rsidP="00F84206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914E7A">
              <w:rPr>
                <w:rFonts w:ascii="Arial" w:hAnsi="Arial" w:cs="Arial"/>
                <w:b/>
                <w:bCs/>
                <w:sz w:val="17"/>
                <w:szCs w:val="17"/>
              </w:rPr>
              <w:t>Materialtype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36B1D19" w14:textId="46025029" w:rsidR="000C7F61" w:rsidRPr="00914E7A" w:rsidRDefault="000C7F61" w:rsidP="00F84206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914E7A">
              <w:rPr>
                <w:rFonts w:ascii="Arial" w:hAnsi="Arial" w:cs="Arial"/>
                <w:b/>
                <w:bCs/>
                <w:sz w:val="17"/>
                <w:szCs w:val="17"/>
              </w:rPr>
              <w:t>Tykkelse, mm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2F480AB2" w14:textId="40C8EBAA" w:rsidR="000C7F61" w:rsidRPr="00914E7A" w:rsidRDefault="000C7F61" w:rsidP="00F84206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914E7A">
              <w:rPr>
                <w:rFonts w:ascii="Arial" w:hAnsi="Arial" w:cs="Arial"/>
                <w:b/>
                <w:bCs/>
                <w:sz w:val="17"/>
                <w:szCs w:val="17"/>
              </w:rPr>
              <w:t>Vekt/enhetkg</w:t>
            </w:r>
          </w:p>
        </w:tc>
        <w:tc>
          <w:tcPr>
            <w:tcW w:w="723" w:type="dxa"/>
            <w:shd w:val="clear" w:color="auto" w:fill="D9D9D9" w:themeFill="background1" w:themeFillShade="D9"/>
          </w:tcPr>
          <w:p w14:paraId="79CF147E" w14:textId="6B7B0CAA" w:rsidR="000C7F61" w:rsidRPr="00914E7A" w:rsidRDefault="000C7F61" w:rsidP="00F84206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914E7A">
              <w:rPr>
                <w:rFonts w:ascii="Arial" w:hAnsi="Arial" w:cs="Arial"/>
                <w:b/>
                <w:bCs/>
                <w:sz w:val="17"/>
                <w:szCs w:val="17"/>
              </w:rPr>
              <w:t>Farge</w:t>
            </w:r>
          </w:p>
        </w:tc>
        <w:tc>
          <w:tcPr>
            <w:tcW w:w="1084" w:type="dxa"/>
            <w:shd w:val="clear" w:color="auto" w:fill="D9D9D9" w:themeFill="background1" w:themeFillShade="D9"/>
          </w:tcPr>
          <w:p w14:paraId="18523111" w14:textId="7B569E64" w:rsidR="000C7F61" w:rsidRPr="00914E7A" w:rsidRDefault="000C7F61" w:rsidP="00F84206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914E7A">
              <w:rPr>
                <w:rFonts w:ascii="Arial" w:hAnsi="Arial" w:cs="Arial"/>
                <w:b/>
                <w:bCs/>
                <w:sz w:val="17"/>
                <w:szCs w:val="17"/>
              </w:rPr>
              <w:t>Profil</w:t>
            </w:r>
          </w:p>
        </w:tc>
      </w:tr>
      <w:tr w:rsidR="00914E7A" w:rsidRPr="00914E7A" w14:paraId="6D75665F" w14:textId="77777777" w:rsidTr="00086814">
        <w:trPr>
          <w:trHeight w:val="255"/>
        </w:trPr>
        <w:tc>
          <w:tcPr>
            <w:tcW w:w="1129" w:type="dxa"/>
          </w:tcPr>
          <w:p w14:paraId="19E0614E" w14:textId="77777777" w:rsidR="000C7F61" w:rsidRPr="00914E7A" w:rsidRDefault="000C7F61" w:rsidP="003F6B5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9" w:type="dxa"/>
          </w:tcPr>
          <w:p w14:paraId="5001A2E9" w14:textId="77777777" w:rsidR="000C7F61" w:rsidRPr="00914E7A" w:rsidRDefault="000C7F61" w:rsidP="003F6B5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148" w:type="dxa"/>
          </w:tcPr>
          <w:p w14:paraId="69D3999C" w14:textId="77777777" w:rsidR="000C7F61" w:rsidRPr="00914E7A" w:rsidRDefault="000C7F61" w:rsidP="003F6B5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52" w:type="dxa"/>
          </w:tcPr>
          <w:p w14:paraId="75B8F51F" w14:textId="77777777" w:rsidR="000C7F61" w:rsidRPr="00914E7A" w:rsidRDefault="000C7F61" w:rsidP="00691765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32" w:type="dxa"/>
          </w:tcPr>
          <w:p w14:paraId="53A0A557" w14:textId="77777777" w:rsidR="000C7F61" w:rsidRPr="00914E7A" w:rsidRDefault="000C7F61" w:rsidP="00691765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754" w:type="dxa"/>
          </w:tcPr>
          <w:p w14:paraId="54F3D6D7" w14:textId="77777777" w:rsidR="000C7F61" w:rsidRPr="00914E7A" w:rsidRDefault="000C7F61" w:rsidP="003F6B5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0" w:type="dxa"/>
          </w:tcPr>
          <w:p w14:paraId="2985E6F3" w14:textId="77777777" w:rsidR="000C7F61" w:rsidRPr="00914E7A" w:rsidRDefault="000C7F61" w:rsidP="003F6B5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6" w:type="dxa"/>
          </w:tcPr>
          <w:p w14:paraId="10F9C0E3" w14:textId="77777777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92" w:type="dxa"/>
          </w:tcPr>
          <w:p w14:paraId="58697850" w14:textId="77777777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09" w:type="dxa"/>
          </w:tcPr>
          <w:p w14:paraId="61398993" w14:textId="77777777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23" w:type="dxa"/>
          </w:tcPr>
          <w:p w14:paraId="775FB78C" w14:textId="77777777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84" w:type="dxa"/>
          </w:tcPr>
          <w:p w14:paraId="2E116C53" w14:textId="77777777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914E7A" w:rsidRPr="00914E7A" w14:paraId="213235DD" w14:textId="77777777" w:rsidTr="00086814">
        <w:trPr>
          <w:trHeight w:val="255"/>
        </w:trPr>
        <w:tc>
          <w:tcPr>
            <w:tcW w:w="1129" w:type="dxa"/>
          </w:tcPr>
          <w:p w14:paraId="122B6984" w14:textId="77777777" w:rsidR="000C7F61" w:rsidRPr="00914E7A" w:rsidRDefault="000C7F61" w:rsidP="008C29C6">
            <w:pPr>
              <w:pStyle w:val="TableParagraph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77.221</w:t>
            </w:r>
          </w:p>
        </w:tc>
        <w:tc>
          <w:tcPr>
            <w:tcW w:w="969" w:type="dxa"/>
          </w:tcPr>
          <w:p w14:paraId="267BA899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70FFBF89" w14:textId="77777777" w:rsidR="000C7F61" w:rsidRPr="00914E7A" w:rsidRDefault="000C7F61" w:rsidP="008C29C6">
            <w:pPr>
              <w:pStyle w:val="TableParagraph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FSM-</w:t>
            </w:r>
            <w:r w:rsidRPr="00914E7A">
              <w:rPr>
                <w:spacing w:val="-5"/>
                <w:sz w:val="17"/>
                <w:szCs w:val="17"/>
              </w:rPr>
              <w:t>55</w:t>
            </w:r>
          </w:p>
        </w:tc>
        <w:tc>
          <w:tcPr>
            <w:tcW w:w="952" w:type="dxa"/>
          </w:tcPr>
          <w:p w14:paraId="1E63CF53" w14:textId="77777777" w:rsidR="000C7F61" w:rsidRPr="00914E7A" w:rsidRDefault="000C7F61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761573FF" w14:textId="77777777" w:rsidR="000C7F61" w:rsidRPr="00914E7A" w:rsidRDefault="000C7F61" w:rsidP="00691765">
            <w:pPr>
              <w:pStyle w:val="TableParagraph"/>
              <w:ind w:left="28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300FFD77" w14:textId="77777777" w:rsidR="000C7F61" w:rsidRPr="00914E7A" w:rsidRDefault="000C7F61" w:rsidP="008C29C6">
            <w:pPr>
              <w:pStyle w:val="TableParagraph"/>
              <w:ind w:left="28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Fres,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sinus</w:t>
            </w:r>
            <w:r w:rsidRPr="00914E7A">
              <w:rPr>
                <w:spacing w:val="-8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midtlinje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55</w:t>
            </w:r>
            <w:r w:rsidRPr="00914E7A">
              <w:rPr>
                <w:spacing w:val="-8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cm.</w:t>
            </w:r>
          </w:p>
        </w:tc>
        <w:tc>
          <w:tcPr>
            <w:tcW w:w="850" w:type="dxa"/>
          </w:tcPr>
          <w:p w14:paraId="707B9392" w14:textId="77777777" w:rsidR="000C7F61" w:rsidRPr="00914E7A" w:rsidRDefault="000C7F61" w:rsidP="008C29C6">
            <w:pPr>
              <w:pStyle w:val="TableParagraph"/>
              <w:ind w:left="68" w:right="50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55</w:t>
            </w:r>
          </w:p>
        </w:tc>
        <w:tc>
          <w:tcPr>
            <w:tcW w:w="1276" w:type="dxa"/>
          </w:tcPr>
          <w:p w14:paraId="4FD943F8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5D116BB7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005E3788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39850D09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4051E7B1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710C43C4" w14:textId="77777777" w:rsidTr="00086814">
        <w:trPr>
          <w:trHeight w:val="255"/>
        </w:trPr>
        <w:tc>
          <w:tcPr>
            <w:tcW w:w="1129" w:type="dxa"/>
          </w:tcPr>
          <w:p w14:paraId="1E491A7B" w14:textId="77777777" w:rsidR="000C7F61" w:rsidRPr="00914E7A" w:rsidRDefault="000C7F61" w:rsidP="008C29C6">
            <w:pPr>
              <w:pStyle w:val="TableParagraph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77.222</w:t>
            </w:r>
          </w:p>
        </w:tc>
        <w:tc>
          <w:tcPr>
            <w:tcW w:w="969" w:type="dxa"/>
          </w:tcPr>
          <w:p w14:paraId="7589A730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3CDFD9B8" w14:textId="77777777" w:rsidR="000C7F61" w:rsidRPr="00914E7A" w:rsidRDefault="000C7F61" w:rsidP="008C29C6">
            <w:pPr>
              <w:pStyle w:val="TableParagraph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FSM-</w:t>
            </w:r>
            <w:r w:rsidRPr="00914E7A">
              <w:rPr>
                <w:spacing w:val="-5"/>
                <w:sz w:val="17"/>
                <w:szCs w:val="17"/>
              </w:rPr>
              <w:t>100</w:t>
            </w:r>
          </w:p>
        </w:tc>
        <w:tc>
          <w:tcPr>
            <w:tcW w:w="952" w:type="dxa"/>
          </w:tcPr>
          <w:p w14:paraId="72B0364A" w14:textId="77777777" w:rsidR="000C7F61" w:rsidRPr="00914E7A" w:rsidRDefault="000C7F61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6D1FBBE7" w14:textId="77777777" w:rsidR="000C7F61" w:rsidRPr="00914E7A" w:rsidRDefault="000C7F61" w:rsidP="00691765">
            <w:pPr>
              <w:pStyle w:val="TableParagraph"/>
              <w:ind w:left="28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7578730B" w14:textId="77777777" w:rsidR="000C7F61" w:rsidRPr="00914E7A" w:rsidRDefault="000C7F61" w:rsidP="008C29C6">
            <w:pPr>
              <w:pStyle w:val="TableParagraph"/>
              <w:ind w:left="28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Fres,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sinus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midtlinje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100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cm.</w:t>
            </w:r>
          </w:p>
        </w:tc>
        <w:tc>
          <w:tcPr>
            <w:tcW w:w="850" w:type="dxa"/>
          </w:tcPr>
          <w:p w14:paraId="28E25D04" w14:textId="77777777" w:rsidR="000C7F61" w:rsidRPr="00914E7A" w:rsidRDefault="000C7F61" w:rsidP="008C29C6">
            <w:pPr>
              <w:pStyle w:val="TableParagraph"/>
              <w:ind w:left="68" w:right="50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100</w:t>
            </w:r>
          </w:p>
        </w:tc>
        <w:tc>
          <w:tcPr>
            <w:tcW w:w="1276" w:type="dxa"/>
          </w:tcPr>
          <w:p w14:paraId="0F172B36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06E17868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12D4F3B1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0E9592D6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1B2EE4CD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0ED63A49" w14:textId="77777777" w:rsidTr="00086814">
        <w:trPr>
          <w:trHeight w:val="255"/>
        </w:trPr>
        <w:tc>
          <w:tcPr>
            <w:tcW w:w="1129" w:type="dxa"/>
          </w:tcPr>
          <w:p w14:paraId="7E90B85A" w14:textId="77777777" w:rsidR="000C7F61" w:rsidRPr="00914E7A" w:rsidRDefault="000C7F61" w:rsidP="008C29C6">
            <w:pPr>
              <w:pStyle w:val="TableParagraph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77.223</w:t>
            </w:r>
          </w:p>
        </w:tc>
        <w:tc>
          <w:tcPr>
            <w:tcW w:w="969" w:type="dxa"/>
          </w:tcPr>
          <w:p w14:paraId="10FD422B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5EE02DA2" w14:textId="77777777" w:rsidR="000C7F61" w:rsidRPr="00914E7A" w:rsidRDefault="000C7F61" w:rsidP="008C29C6">
            <w:pPr>
              <w:pStyle w:val="TableParagraph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NFSM-</w:t>
            </w:r>
            <w:r w:rsidRPr="00914E7A">
              <w:rPr>
                <w:spacing w:val="-5"/>
                <w:sz w:val="17"/>
                <w:szCs w:val="17"/>
              </w:rPr>
              <w:t>55</w:t>
            </w:r>
          </w:p>
        </w:tc>
        <w:tc>
          <w:tcPr>
            <w:tcW w:w="952" w:type="dxa"/>
          </w:tcPr>
          <w:p w14:paraId="59437AAA" w14:textId="77777777" w:rsidR="000C7F61" w:rsidRPr="00914E7A" w:rsidRDefault="000C7F61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0CC5AB4B" w14:textId="77777777" w:rsidR="000C7F61" w:rsidRPr="00914E7A" w:rsidRDefault="000C7F61" w:rsidP="00691765">
            <w:pPr>
              <w:pStyle w:val="TableParagraph"/>
              <w:ind w:left="28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1649266E" w14:textId="77777777" w:rsidR="000C7F61" w:rsidRPr="00914E7A" w:rsidRDefault="000C7F61" w:rsidP="008C29C6">
            <w:pPr>
              <w:pStyle w:val="TableParagraph"/>
              <w:ind w:left="28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Nedfrest,</w:t>
            </w:r>
            <w:r w:rsidRPr="00914E7A">
              <w:rPr>
                <w:spacing w:val="-8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sinus</w:t>
            </w:r>
            <w:r w:rsidRPr="00914E7A">
              <w:rPr>
                <w:spacing w:val="-8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midtlinje</w:t>
            </w:r>
            <w:r w:rsidRPr="00914E7A">
              <w:rPr>
                <w:spacing w:val="33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55</w:t>
            </w:r>
            <w:r w:rsidRPr="00914E7A">
              <w:rPr>
                <w:spacing w:val="-8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cm.</w:t>
            </w:r>
          </w:p>
        </w:tc>
        <w:tc>
          <w:tcPr>
            <w:tcW w:w="850" w:type="dxa"/>
          </w:tcPr>
          <w:p w14:paraId="0F53F6B2" w14:textId="77777777" w:rsidR="000C7F61" w:rsidRPr="00914E7A" w:rsidRDefault="000C7F61" w:rsidP="008C29C6">
            <w:pPr>
              <w:pStyle w:val="TableParagraph"/>
              <w:ind w:left="68" w:right="50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55</w:t>
            </w:r>
          </w:p>
        </w:tc>
        <w:tc>
          <w:tcPr>
            <w:tcW w:w="1276" w:type="dxa"/>
          </w:tcPr>
          <w:p w14:paraId="232BCF00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62B0FFA6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3B4C7C8A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00528FEE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7A68501C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3DDFE25A" w14:textId="77777777" w:rsidTr="00086814">
        <w:trPr>
          <w:trHeight w:val="255"/>
        </w:trPr>
        <w:tc>
          <w:tcPr>
            <w:tcW w:w="1129" w:type="dxa"/>
          </w:tcPr>
          <w:p w14:paraId="4B86CAFA" w14:textId="77777777" w:rsidR="000C7F61" w:rsidRPr="00914E7A" w:rsidRDefault="000C7F61" w:rsidP="008C29C6">
            <w:pPr>
              <w:pStyle w:val="TableParagraph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77.224</w:t>
            </w:r>
          </w:p>
        </w:tc>
        <w:tc>
          <w:tcPr>
            <w:tcW w:w="969" w:type="dxa"/>
          </w:tcPr>
          <w:p w14:paraId="0D25A51A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783B8679" w14:textId="77777777" w:rsidR="000C7F61" w:rsidRPr="00914E7A" w:rsidRDefault="000C7F61" w:rsidP="008C29C6">
            <w:pPr>
              <w:pStyle w:val="TableParagraph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NFSM-</w:t>
            </w:r>
            <w:r w:rsidRPr="00914E7A">
              <w:rPr>
                <w:spacing w:val="-5"/>
                <w:sz w:val="17"/>
                <w:szCs w:val="17"/>
              </w:rPr>
              <w:t>100</w:t>
            </w:r>
          </w:p>
        </w:tc>
        <w:tc>
          <w:tcPr>
            <w:tcW w:w="952" w:type="dxa"/>
          </w:tcPr>
          <w:p w14:paraId="1EA2BA5C" w14:textId="77777777" w:rsidR="000C7F61" w:rsidRPr="00914E7A" w:rsidRDefault="000C7F61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63D40C33" w14:textId="77777777" w:rsidR="000C7F61" w:rsidRPr="00914E7A" w:rsidRDefault="000C7F61" w:rsidP="00691765">
            <w:pPr>
              <w:pStyle w:val="TableParagraph"/>
              <w:ind w:left="28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58E4E3E2" w14:textId="77777777" w:rsidR="000C7F61" w:rsidRPr="00914E7A" w:rsidRDefault="000C7F61" w:rsidP="008C29C6">
            <w:pPr>
              <w:pStyle w:val="TableParagraph"/>
              <w:ind w:left="28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Nedfrest,</w:t>
            </w:r>
            <w:r w:rsidRPr="00914E7A">
              <w:rPr>
                <w:spacing w:val="-11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sinus</w:t>
            </w:r>
            <w:r w:rsidRPr="00914E7A">
              <w:rPr>
                <w:spacing w:val="-11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midtlinje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100</w:t>
            </w:r>
            <w:r w:rsidRPr="00914E7A">
              <w:rPr>
                <w:spacing w:val="-11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cm.</w:t>
            </w:r>
          </w:p>
        </w:tc>
        <w:tc>
          <w:tcPr>
            <w:tcW w:w="850" w:type="dxa"/>
          </w:tcPr>
          <w:p w14:paraId="60072965" w14:textId="77777777" w:rsidR="000C7F61" w:rsidRPr="00914E7A" w:rsidRDefault="000C7F61" w:rsidP="008C29C6">
            <w:pPr>
              <w:pStyle w:val="TableParagraph"/>
              <w:ind w:left="68" w:right="52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100</w:t>
            </w:r>
          </w:p>
        </w:tc>
        <w:tc>
          <w:tcPr>
            <w:tcW w:w="1276" w:type="dxa"/>
          </w:tcPr>
          <w:p w14:paraId="0DCBEECC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6394B930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5B913F4D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6E365725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35BA0F0B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61EDEBDE" w14:textId="77777777" w:rsidTr="00086814">
        <w:trPr>
          <w:trHeight w:val="255"/>
        </w:trPr>
        <w:tc>
          <w:tcPr>
            <w:tcW w:w="1129" w:type="dxa"/>
          </w:tcPr>
          <w:p w14:paraId="50FB69DD" w14:textId="77777777" w:rsidR="000C7F61" w:rsidRPr="00914E7A" w:rsidRDefault="000C7F61" w:rsidP="008C29C6">
            <w:pPr>
              <w:pStyle w:val="TableParagraph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77.225</w:t>
            </w:r>
          </w:p>
        </w:tc>
        <w:tc>
          <w:tcPr>
            <w:tcW w:w="969" w:type="dxa"/>
          </w:tcPr>
          <w:p w14:paraId="581934F3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5A113D2C" w14:textId="77777777" w:rsidR="000C7F61" w:rsidRPr="00914E7A" w:rsidRDefault="000C7F61" w:rsidP="008C29C6">
            <w:pPr>
              <w:pStyle w:val="TableParagraph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FSK-</w:t>
            </w:r>
            <w:r w:rsidRPr="00914E7A">
              <w:rPr>
                <w:spacing w:val="-5"/>
                <w:sz w:val="17"/>
                <w:szCs w:val="17"/>
              </w:rPr>
              <w:t>35</w:t>
            </w:r>
          </w:p>
        </w:tc>
        <w:tc>
          <w:tcPr>
            <w:tcW w:w="952" w:type="dxa"/>
          </w:tcPr>
          <w:p w14:paraId="6264943A" w14:textId="77777777" w:rsidR="000C7F61" w:rsidRPr="00914E7A" w:rsidRDefault="000C7F61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47976DB4" w14:textId="77777777" w:rsidR="000C7F61" w:rsidRPr="00914E7A" w:rsidRDefault="000C7F61" w:rsidP="00691765">
            <w:pPr>
              <w:pStyle w:val="TableParagraph"/>
              <w:ind w:left="27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17587D2B" w14:textId="77777777" w:rsidR="000C7F61" w:rsidRPr="00914E7A" w:rsidRDefault="000C7F61" w:rsidP="008C29C6">
            <w:pPr>
              <w:pStyle w:val="TableParagraph"/>
              <w:ind w:left="28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Fres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sinus</w:t>
            </w:r>
            <w:r w:rsidRPr="00914E7A">
              <w:rPr>
                <w:spacing w:val="-8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kantlinje</w:t>
            </w:r>
            <w:r w:rsidRPr="00914E7A">
              <w:rPr>
                <w:spacing w:val="-8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35</w:t>
            </w:r>
            <w:r w:rsidRPr="00914E7A">
              <w:rPr>
                <w:spacing w:val="-8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cm.</w:t>
            </w:r>
          </w:p>
        </w:tc>
        <w:tc>
          <w:tcPr>
            <w:tcW w:w="850" w:type="dxa"/>
          </w:tcPr>
          <w:p w14:paraId="38C687E1" w14:textId="77777777" w:rsidR="000C7F61" w:rsidRPr="00914E7A" w:rsidRDefault="000C7F61" w:rsidP="008C29C6">
            <w:pPr>
              <w:pStyle w:val="TableParagraph"/>
              <w:ind w:left="68" w:right="51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35</w:t>
            </w:r>
          </w:p>
        </w:tc>
        <w:tc>
          <w:tcPr>
            <w:tcW w:w="1276" w:type="dxa"/>
          </w:tcPr>
          <w:p w14:paraId="3357917D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41753E94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49EE8942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5F148C7B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325E2CEA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33F947AD" w14:textId="77777777" w:rsidTr="00086814">
        <w:trPr>
          <w:trHeight w:val="255"/>
        </w:trPr>
        <w:tc>
          <w:tcPr>
            <w:tcW w:w="1129" w:type="dxa"/>
          </w:tcPr>
          <w:p w14:paraId="7F7E7BD6" w14:textId="77777777" w:rsidR="000C7F61" w:rsidRPr="00914E7A" w:rsidRDefault="000C7F61" w:rsidP="008C29C6">
            <w:pPr>
              <w:pStyle w:val="TableParagraph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77.226</w:t>
            </w:r>
          </w:p>
        </w:tc>
        <w:tc>
          <w:tcPr>
            <w:tcW w:w="969" w:type="dxa"/>
          </w:tcPr>
          <w:p w14:paraId="3261B8EE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6A00436C" w14:textId="77777777" w:rsidR="000C7F61" w:rsidRPr="00914E7A" w:rsidRDefault="000C7F61" w:rsidP="008C29C6">
            <w:pPr>
              <w:pStyle w:val="TableParagraph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FSK-</w:t>
            </w:r>
            <w:r w:rsidRPr="00914E7A">
              <w:rPr>
                <w:spacing w:val="-5"/>
                <w:sz w:val="17"/>
                <w:szCs w:val="17"/>
              </w:rPr>
              <w:t>50</w:t>
            </w:r>
          </w:p>
        </w:tc>
        <w:tc>
          <w:tcPr>
            <w:tcW w:w="952" w:type="dxa"/>
          </w:tcPr>
          <w:p w14:paraId="27277295" w14:textId="77777777" w:rsidR="000C7F61" w:rsidRPr="00914E7A" w:rsidRDefault="000C7F61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2F638AA2" w14:textId="77777777" w:rsidR="000C7F61" w:rsidRPr="00914E7A" w:rsidRDefault="000C7F61" w:rsidP="00691765">
            <w:pPr>
              <w:pStyle w:val="TableParagraph"/>
              <w:ind w:left="27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18CA2DCA" w14:textId="77777777" w:rsidR="000C7F61" w:rsidRPr="00914E7A" w:rsidRDefault="000C7F61" w:rsidP="008C29C6">
            <w:pPr>
              <w:pStyle w:val="TableParagraph"/>
              <w:ind w:left="28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Fres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sinus</w:t>
            </w:r>
            <w:r w:rsidRPr="00914E7A">
              <w:rPr>
                <w:spacing w:val="-8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kantlinje</w:t>
            </w:r>
            <w:r w:rsidRPr="00914E7A">
              <w:rPr>
                <w:spacing w:val="-8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50</w:t>
            </w:r>
            <w:r w:rsidRPr="00914E7A">
              <w:rPr>
                <w:spacing w:val="-8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cm.</w:t>
            </w:r>
          </w:p>
        </w:tc>
        <w:tc>
          <w:tcPr>
            <w:tcW w:w="850" w:type="dxa"/>
          </w:tcPr>
          <w:p w14:paraId="1F4B560F" w14:textId="77777777" w:rsidR="000C7F61" w:rsidRPr="00914E7A" w:rsidRDefault="000C7F61" w:rsidP="008C29C6">
            <w:pPr>
              <w:pStyle w:val="TableParagraph"/>
              <w:ind w:left="68" w:right="51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50</w:t>
            </w:r>
          </w:p>
        </w:tc>
        <w:tc>
          <w:tcPr>
            <w:tcW w:w="1276" w:type="dxa"/>
          </w:tcPr>
          <w:p w14:paraId="28312F5A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01F2687D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4B9F4040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3770C3F9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7C1B0770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31D3F4AB" w14:textId="77777777" w:rsidTr="00086814">
        <w:trPr>
          <w:trHeight w:val="255"/>
        </w:trPr>
        <w:tc>
          <w:tcPr>
            <w:tcW w:w="1129" w:type="dxa"/>
          </w:tcPr>
          <w:p w14:paraId="7D3F9894" w14:textId="77777777" w:rsidR="000C7F61" w:rsidRPr="00914E7A" w:rsidRDefault="000C7F61" w:rsidP="008C29C6">
            <w:pPr>
              <w:pStyle w:val="TableParagraph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77.227</w:t>
            </w:r>
          </w:p>
        </w:tc>
        <w:tc>
          <w:tcPr>
            <w:tcW w:w="969" w:type="dxa"/>
          </w:tcPr>
          <w:p w14:paraId="0BCD52B7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5EEAEE27" w14:textId="77777777" w:rsidR="000C7F61" w:rsidRPr="00914E7A" w:rsidRDefault="000C7F61" w:rsidP="008C29C6">
            <w:pPr>
              <w:pStyle w:val="TableParagraph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NFSK-</w:t>
            </w:r>
            <w:r w:rsidRPr="00914E7A">
              <w:rPr>
                <w:spacing w:val="-5"/>
                <w:sz w:val="17"/>
                <w:szCs w:val="17"/>
              </w:rPr>
              <w:t>35</w:t>
            </w:r>
          </w:p>
        </w:tc>
        <w:tc>
          <w:tcPr>
            <w:tcW w:w="952" w:type="dxa"/>
          </w:tcPr>
          <w:p w14:paraId="75BF266E" w14:textId="77777777" w:rsidR="000C7F61" w:rsidRPr="00914E7A" w:rsidRDefault="000C7F61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4132491D" w14:textId="77777777" w:rsidR="000C7F61" w:rsidRPr="00914E7A" w:rsidRDefault="000C7F61" w:rsidP="00691765">
            <w:pPr>
              <w:pStyle w:val="TableParagraph"/>
              <w:ind w:left="28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412BC0D1" w14:textId="77777777" w:rsidR="000C7F61" w:rsidRPr="00914E7A" w:rsidRDefault="000C7F61" w:rsidP="008C29C6">
            <w:pPr>
              <w:pStyle w:val="TableParagraph"/>
              <w:ind w:left="28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Nedfrest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sinus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kantlinje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35</w:t>
            </w:r>
            <w:r w:rsidRPr="00914E7A">
              <w:rPr>
                <w:spacing w:val="-8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cm,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også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rundt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2"/>
                <w:w w:val="105"/>
                <w:sz w:val="17"/>
                <w:szCs w:val="17"/>
              </w:rPr>
              <w:t>trafikkøy</w:t>
            </w:r>
          </w:p>
        </w:tc>
        <w:tc>
          <w:tcPr>
            <w:tcW w:w="850" w:type="dxa"/>
          </w:tcPr>
          <w:p w14:paraId="4690DF40" w14:textId="77777777" w:rsidR="000C7F61" w:rsidRPr="00914E7A" w:rsidRDefault="000C7F61" w:rsidP="008C29C6">
            <w:pPr>
              <w:pStyle w:val="TableParagraph"/>
              <w:ind w:left="68" w:right="50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35</w:t>
            </w:r>
          </w:p>
        </w:tc>
        <w:tc>
          <w:tcPr>
            <w:tcW w:w="1276" w:type="dxa"/>
          </w:tcPr>
          <w:p w14:paraId="3ED18579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06FA4A07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4AF6A491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73142717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672C8415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6320ADA5" w14:textId="77777777" w:rsidTr="00086814">
        <w:trPr>
          <w:trHeight w:val="255"/>
        </w:trPr>
        <w:tc>
          <w:tcPr>
            <w:tcW w:w="1129" w:type="dxa"/>
          </w:tcPr>
          <w:p w14:paraId="2B5E1233" w14:textId="77777777" w:rsidR="000C7F61" w:rsidRPr="00914E7A" w:rsidRDefault="000C7F61" w:rsidP="008C29C6">
            <w:pPr>
              <w:pStyle w:val="TableParagraph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77.228</w:t>
            </w:r>
          </w:p>
        </w:tc>
        <w:tc>
          <w:tcPr>
            <w:tcW w:w="969" w:type="dxa"/>
          </w:tcPr>
          <w:p w14:paraId="52ECEC58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6633C030" w14:textId="77777777" w:rsidR="000C7F61" w:rsidRPr="00914E7A" w:rsidRDefault="000C7F61" w:rsidP="008C29C6">
            <w:pPr>
              <w:pStyle w:val="TableParagraph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NFSK-</w:t>
            </w:r>
            <w:r w:rsidRPr="00914E7A">
              <w:rPr>
                <w:spacing w:val="-5"/>
                <w:sz w:val="17"/>
                <w:szCs w:val="17"/>
              </w:rPr>
              <w:t>50</w:t>
            </w:r>
          </w:p>
        </w:tc>
        <w:tc>
          <w:tcPr>
            <w:tcW w:w="952" w:type="dxa"/>
          </w:tcPr>
          <w:p w14:paraId="6A60D191" w14:textId="77777777" w:rsidR="000C7F61" w:rsidRPr="00914E7A" w:rsidRDefault="000C7F61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1F54A99B" w14:textId="77777777" w:rsidR="000C7F61" w:rsidRPr="00914E7A" w:rsidRDefault="000C7F61" w:rsidP="00691765">
            <w:pPr>
              <w:pStyle w:val="TableParagraph"/>
              <w:ind w:left="28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0DFB5170" w14:textId="77777777" w:rsidR="000C7F61" w:rsidRPr="00914E7A" w:rsidRDefault="000C7F61" w:rsidP="008C29C6">
            <w:pPr>
              <w:pStyle w:val="TableParagraph"/>
              <w:ind w:left="28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Nedfrest,</w:t>
            </w:r>
            <w:r w:rsidRPr="00914E7A">
              <w:rPr>
                <w:spacing w:val="-11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sinus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kantlinje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50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cm.</w:t>
            </w:r>
          </w:p>
        </w:tc>
        <w:tc>
          <w:tcPr>
            <w:tcW w:w="850" w:type="dxa"/>
          </w:tcPr>
          <w:p w14:paraId="7D6FFD04" w14:textId="77777777" w:rsidR="000C7F61" w:rsidRPr="00914E7A" w:rsidRDefault="000C7F61" w:rsidP="008C29C6">
            <w:pPr>
              <w:pStyle w:val="TableParagraph"/>
              <w:ind w:left="68" w:right="49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50</w:t>
            </w:r>
          </w:p>
        </w:tc>
        <w:tc>
          <w:tcPr>
            <w:tcW w:w="1276" w:type="dxa"/>
          </w:tcPr>
          <w:p w14:paraId="4C4A7FA8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61103DF3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47257F06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0486EAAA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46E53B4C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6C58A9DB" w14:textId="77777777" w:rsidTr="00086814">
        <w:trPr>
          <w:trHeight w:val="255"/>
        </w:trPr>
        <w:tc>
          <w:tcPr>
            <w:tcW w:w="1129" w:type="dxa"/>
          </w:tcPr>
          <w:p w14:paraId="77B28760" w14:textId="77777777" w:rsidR="000C7F61" w:rsidRPr="00914E7A" w:rsidRDefault="000C7F61" w:rsidP="008C29C6">
            <w:pPr>
              <w:pStyle w:val="TableParagraph"/>
              <w:spacing w:line="192" w:lineRule="exact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77.231</w:t>
            </w:r>
          </w:p>
        </w:tc>
        <w:tc>
          <w:tcPr>
            <w:tcW w:w="969" w:type="dxa"/>
          </w:tcPr>
          <w:p w14:paraId="1700786C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0818752B" w14:textId="77777777" w:rsidR="000C7F61" w:rsidRPr="00914E7A" w:rsidRDefault="000C7F61" w:rsidP="008C29C6">
            <w:pPr>
              <w:pStyle w:val="TableParagraph"/>
              <w:spacing w:line="192" w:lineRule="exact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NFPM-</w:t>
            </w:r>
            <w:r w:rsidRPr="00914E7A">
              <w:rPr>
                <w:spacing w:val="-5"/>
                <w:sz w:val="17"/>
                <w:szCs w:val="17"/>
              </w:rPr>
              <w:t>35</w:t>
            </w:r>
          </w:p>
        </w:tc>
        <w:tc>
          <w:tcPr>
            <w:tcW w:w="952" w:type="dxa"/>
          </w:tcPr>
          <w:p w14:paraId="2D53B35C" w14:textId="77777777" w:rsidR="000C7F61" w:rsidRPr="00914E7A" w:rsidRDefault="000C7F61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7F14A7DC" w14:textId="77777777" w:rsidR="000C7F61" w:rsidRPr="00914E7A" w:rsidRDefault="000C7F61" w:rsidP="00691765">
            <w:pPr>
              <w:pStyle w:val="TableParagraph"/>
              <w:spacing w:line="192" w:lineRule="exact"/>
              <w:ind w:left="27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5678A226" w14:textId="77777777" w:rsidR="000C7F61" w:rsidRPr="00914E7A" w:rsidRDefault="000C7F61" w:rsidP="008C29C6">
            <w:pPr>
              <w:pStyle w:val="TableParagraph"/>
              <w:spacing w:line="192" w:lineRule="exact"/>
              <w:ind w:left="28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Nedfrest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plan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midtlinje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35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cm.</w:t>
            </w:r>
          </w:p>
        </w:tc>
        <w:tc>
          <w:tcPr>
            <w:tcW w:w="850" w:type="dxa"/>
          </w:tcPr>
          <w:p w14:paraId="6CF17620" w14:textId="77777777" w:rsidR="000C7F61" w:rsidRPr="00914E7A" w:rsidRDefault="000C7F61" w:rsidP="008C29C6">
            <w:pPr>
              <w:pStyle w:val="TableParagraph"/>
              <w:spacing w:line="192" w:lineRule="exact"/>
              <w:ind w:left="68" w:right="51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35</w:t>
            </w:r>
          </w:p>
        </w:tc>
        <w:tc>
          <w:tcPr>
            <w:tcW w:w="1276" w:type="dxa"/>
          </w:tcPr>
          <w:p w14:paraId="064DA02A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6B062C85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66E6CC2C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3F339684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39221A53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6210046D" w14:textId="77777777" w:rsidTr="00086814">
        <w:trPr>
          <w:trHeight w:val="255"/>
        </w:trPr>
        <w:tc>
          <w:tcPr>
            <w:tcW w:w="1129" w:type="dxa"/>
          </w:tcPr>
          <w:p w14:paraId="2079303F" w14:textId="77777777" w:rsidR="000C7F61" w:rsidRPr="00914E7A" w:rsidRDefault="000C7F61" w:rsidP="008C29C6">
            <w:pPr>
              <w:pStyle w:val="TableParagraph"/>
              <w:spacing w:line="192" w:lineRule="exact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77.232</w:t>
            </w:r>
          </w:p>
        </w:tc>
        <w:tc>
          <w:tcPr>
            <w:tcW w:w="969" w:type="dxa"/>
          </w:tcPr>
          <w:p w14:paraId="643C93C3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02FD867F" w14:textId="77777777" w:rsidR="000C7F61" w:rsidRPr="00914E7A" w:rsidRDefault="000C7F61" w:rsidP="008C29C6">
            <w:pPr>
              <w:pStyle w:val="TableParagraph"/>
              <w:spacing w:line="192" w:lineRule="exact"/>
              <w:ind w:left="29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NFPM-</w:t>
            </w:r>
            <w:r w:rsidRPr="00914E7A">
              <w:rPr>
                <w:spacing w:val="-5"/>
                <w:sz w:val="17"/>
                <w:szCs w:val="17"/>
              </w:rPr>
              <w:t>50</w:t>
            </w:r>
          </w:p>
        </w:tc>
        <w:tc>
          <w:tcPr>
            <w:tcW w:w="952" w:type="dxa"/>
          </w:tcPr>
          <w:p w14:paraId="531D63C4" w14:textId="77777777" w:rsidR="000C7F61" w:rsidRPr="00914E7A" w:rsidRDefault="000C7F61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298947CC" w14:textId="77777777" w:rsidR="000C7F61" w:rsidRPr="00914E7A" w:rsidRDefault="000C7F61" w:rsidP="00691765">
            <w:pPr>
              <w:pStyle w:val="TableParagraph"/>
              <w:spacing w:line="192" w:lineRule="exact"/>
              <w:ind w:left="27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129435AD" w14:textId="77777777" w:rsidR="000C7F61" w:rsidRPr="00914E7A" w:rsidRDefault="000C7F61" w:rsidP="008C29C6">
            <w:pPr>
              <w:pStyle w:val="TableParagraph"/>
              <w:spacing w:line="192" w:lineRule="exact"/>
              <w:ind w:left="28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Nedfrest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plan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midtlinje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50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cm.</w:t>
            </w:r>
          </w:p>
        </w:tc>
        <w:tc>
          <w:tcPr>
            <w:tcW w:w="850" w:type="dxa"/>
          </w:tcPr>
          <w:p w14:paraId="5ADBFC25" w14:textId="77777777" w:rsidR="000C7F61" w:rsidRPr="00914E7A" w:rsidRDefault="000C7F61" w:rsidP="008C29C6">
            <w:pPr>
              <w:pStyle w:val="TableParagraph"/>
              <w:spacing w:line="192" w:lineRule="exact"/>
              <w:ind w:left="68" w:right="52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50</w:t>
            </w:r>
          </w:p>
        </w:tc>
        <w:tc>
          <w:tcPr>
            <w:tcW w:w="1276" w:type="dxa"/>
          </w:tcPr>
          <w:p w14:paraId="44651087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7437D2E5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1CA2A2D0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264CD6B6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6CD5D317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56B9AC4E" w14:textId="77777777" w:rsidTr="00086814">
        <w:trPr>
          <w:trHeight w:val="255"/>
        </w:trPr>
        <w:tc>
          <w:tcPr>
            <w:tcW w:w="1129" w:type="dxa"/>
          </w:tcPr>
          <w:p w14:paraId="1B86B92B" w14:textId="77777777" w:rsidR="000C7F61" w:rsidRPr="00914E7A" w:rsidRDefault="000C7F61" w:rsidP="008C29C6">
            <w:pPr>
              <w:pStyle w:val="TableParagraph"/>
              <w:spacing w:line="192" w:lineRule="exact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77.233</w:t>
            </w:r>
          </w:p>
        </w:tc>
        <w:tc>
          <w:tcPr>
            <w:tcW w:w="969" w:type="dxa"/>
          </w:tcPr>
          <w:p w14:paraId="1A7A6BDC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6588841A" w14:textId="77777777" w:rsidR="000C7F61" w:rsidRPr="00914E7A" w:rsidRDefault="000C7F61" w:rsidP="008C29C6">
            <w:pPr>
              <w:pStyle w:val="TableParagraph"/>
              <w:spacing w:line="192" w:lineRule="exact"/>
              <w:ind w:left="29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NFPK-</w:t>
            </w:r>
            <w:r w:rsidRPr="00914E7A">
              <w:rPr>
                <w:spacing w:val="-5"/>
                <w:sz w:val="17"/>
                <w:szCs w:val="17"/>
              </w:rPr>
              <w:t>35</w:t>
            </w:r>
          </w:p>
        </w:tc>
        <w:tc>
          <w:tcPr>
            <w:tcW w:w="952" w:type="dxa"/>
          </w:tcPr>
          <w:p w14:paraId="4140C797" w14:textId="77777777" w:rsidR="000C7F61" w:rsidRPr="00914E7A" w:rsidRDefault="000C7F61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6D35C624" w14:textId="77777777" w:rsidR="000C7F61" w:rsidRPr="00914E7A" w:rsidRDefault="000C7F61" w:rsidP="00691765">
            <w:pPr>
              <w:pStyle w:val="TableParagraph"/>
              <w:spacing w:line="192" w:lineRule="exact"/>
              <w:ind w:left="27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42FF4E8F" w14:textId="77777777" w:rsidR="000C7F61" w:rsidRPr="00914E7A" w:rsidRDefault="000C7F61" w:rsidP="008C29C6">
            <w:pPr>
              <w:pStyle w:val="TableParagraph"/>
              <w:spacing w:line="192" w:lineRule="exact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Nedfrest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plan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kantlinje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35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cm.</w:t>
            </w:r>
          </w:p>
        </w:tc>
        <w:tc>
          <w:tcPr>
            <w:tcW w:w="850" w:type="dxa"/>
          </w:tcPr>
          <w:p w14:paraId="5775AAF9" w14:textId="77777777" w:rsidR="000C7F61" w:rsidRPr="00914E7A" w:rsidRDefault="000C7F61" w:rsidP="008C29C6">
            <w:pPr>
              <w:pStyle w:val="TableParagraph"/>
              <w:spacing w:line="192" w:lineRule="exact"/>
              <w:ind w:left="68" w:right="52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35</w:t>
            </w:r>
          </w:p>
        </w:tc>
        <w:tc>
          <w:tcPr>
            <w:tcW w:w="1276" w:type="dxa"/>
          </w:tcPr>
          <w:p w14:paraId="582D094B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52CA5F3B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38B4443C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76AA778D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04B9608D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493E0E10" w14:textId="77777777" w:rsidTr="00086814">
        <w:trPr>
          <w:trHeight w:val="255"/>
        </w:trPr>
        <w:tc>
          <w:tcPr>
            <w:tcW w:w="1129" w:type="dxa"/>
          </w:tcPr>
          <w:p w14:paraId="2C14172F" w14:textId="77777777" w:rsidR="000C7F61" w:rsidRPr="00914E7A" w:rsidRDefault="000C7F61" w:rsidP="008C29C6">
            <w:pPr>
              <w:pStyle w:val="TableParagraph"/>
              <w:spacing w:line="192" w:lineRule="exact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77.234</w:t>
            </w:r>
          </w:p>
        </w:tc>
        <w:tc>
          <w:tcPr>
            <w:tcW w:w="969" w:type="dxa"/>
          </w:tcPr>
          <w:p w14:paraId="19CA40AA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7F1F8462" w14:textId="77777777" w:rsidR="000C7F61" w:rsidRPr="00914E7A" w:rsidRDefault="000C7F61" w:rsidP="008C29C6">
            <w:pPr>
              <w:pStyle w:val="TableParagraph"/>
              <w:spacing w:line="192" w:lineRule="exact"/>
              <w:ind w:left="29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NFPK-</w:t>
            </w:r>
            <w:r w:rsidRPr="00914E7A">
              <w:rPr>
                <w:spacing w:val="-5"/>
                <w:sz w:val="17"/>
                <w:szCs w:val="17"/>
              </w:rPr>
              <w:t>50</w:t>
            </w:r>
          </w:p>
        </w:tc>
        <w:tc>
          <w:tcPr>
            <w:tcW w:w="952" w:type="dxa"/>
          </w:tcPr>
          <w:p w14:paraId="7726A081" w14:textId="77777777" w:rsidR="000C7F61" w:rsidRPr="00914E7A" w:rsidRDefault="000C7F61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1FE86D46" w14:textId="77777777" w:rsidR="000C7F61" w:rsidRPr="00914E7A" w:rsidRDefault="000C7F61" w:rsidP="00691765">
            <w:pPr>
              <w:pStyle w:val="TableParagraph"/>
              <w:spacing w:line="192" w:lineRule="exact"/>
              <w:ind w:left="26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32B4EC60" w14:textId="77777777" w:rsidR="000C7F61" w:rsidRPr="00914E7A" w:rsidRDefault="000C7F61" w:rsidP="008C29C6">
            <w:pPr>
              <w:pStyle w:val="TableParagraph"/>
              <w:spacing w:line="192" w:lineRule="exact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Nedfrest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plan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kantlinje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50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cm.</w:t>
            </w:r>
          </w:p>
        </w:tc>
        <w:tc>
          <w:tcPr>
            <w:tcW w:w="850" w:type="dxa"/>
          </w:tcPr>
          <w:p w14:paraId="61DCDF76" w14:textId="77777777" w:rsidR="000C7F61" w:rsidRPr="00914E7A" w:rsidRDefault="000C7F61" w:rsidP="008C29C6">
            <w:pPr>
              <w:pStyle w:val="TableParagraph"/>
              <w:spacing w:line="192" w:lineRule="exact"/>
              <w:ind w:left="68" w:right="52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50</w:t>
            </w:r>
          </w:p>
        </w:tc>
        <w:tc>
          <w:tcPr>
            <w:tcW w:w="1276" w:type="dxa"/>
          </w:tcPr>
          <w:p w14:paraId="7175A1BC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48CA8A67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1D2C7AD8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4E7179C0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725886F3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6A15AC38" w14:textId="77777777" w:rsidTr="00086814">
        <w:trPr>
          <w:trHeight w:val="255"/>
        </w:trPr>
        <w:tc>
          <w:tcPr>
            <w:tcW w:w="1129" w:type="dxa"/>
          </w:tcPr>
          <w:p w14:paraId="6CAE6A54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30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77.241</w:t>
            </w:r>
          </w:p>
        </w:tc>
        <w:tc>
          <w:tcPr>
            <w:tcW w:w="969" w:type="dxa"/>
          </w:tcPr>
          <w:p w14:paraId="7A3215A5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6E7541F7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29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FB10-</w:t>
            </w:r>
            <w:r w:rsidRPr="00914E7A">
              <w:rPr>
                <w:spacing w:val="-5"/>
                <w:sz w:val="17"/>
                <w:szCs w:val="17"/>
              </w:rPr>
              <w:t>15K</w:t>
            </w:r>
          </w:p>
        </w:tc>
        <w:tc>
          <w:tcPr>
            <w:tcW w:w="952" w:type="dxa"/>
          </w:tcPr>
          <w:p w14:paraId="237097A5" w14:textId="77777777" w:rsidR="000C7F61" w:rsidRPr="00914E7A" w:rsidRDefault="000C7F61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3176529C" w14:textId="77777777" w:rsidR="000C7F61" w:rsidRPr="00914E7A" w:rsidRDefault="000C7F61" w:rsidP="00691765">
            <w:pPr>
              <w:pStyle w:val="TableParagraph"/>
              <w:spacing w:before="20" w:line="192" w:lineRule="exact"/>
              <w:ind w:left="25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234BF0F5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Fjerning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langs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kant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2"/>
                <w:w w:val="105"/>
                <w:sz w:val="17"/>
                <w:szCs w:val="17"/>
              </w:rPr>
              <w:t>kjørebane</w:t>
            </w:r>
          </w:p>
        </w:tc>
        <w:tc>
          <w:tcPr>
            <w:tcW w:w="850" w:type="dxa"/>
          </w:tcPr>
          <w:p w14:paraId="3367A904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68" w:right="52"/>
              <w:jc w:val="center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10-</w:t>
            </w:r>
            <w:r w:rsidRPr="00914E7A">
              <w:rPr>
                <w:spacing w:val="-5"/>
                <w:sz w:val="17"/>
                <w:szCs w:val="17"/>
              </w:rPr>
              <w:t>15</w:t>
            </w:r>
          </w:p>
        </w:tc>
        <w:tc>
          <w:tcPr>
            <w:tcW w:w="1276" w:type="dxa"/>
          </w:tcPr>
          <w:p w14:paraId="2ACBD945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695AE53C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5F191F56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61D41FB3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21D100BA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6B2D9FC6" w14:textId="77777777" w:rsidTr="00086814">
        <w:trPr>
          <w:trHeight w:val="255"/>
        </w:trPr>
        <w:tc>
          <w:tcPr>
            <w:tcW w:w="1129" w:type="dxa"/>
          </w:tcPr>
          <w:p w14:paraId="5C7CD994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30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77.242</w:t>
            </w:r>
          </w:p>
        </w:tc>
        <w:tc>
          <w:tcPr>
            <w:tcW w:w="969" w:type="dxa"/>
          </w:tcPr>
          <w:p w14:paraId="3CB3D88F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5A87BEF6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29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FB10-</w:t>
            </w:r>
            <w:r w:rsidRPr="00914E7A">
              <w:rPr>
                <w:spacing w:val="-5"/>
                <w:sz w:val="17"/>
                <w:szCs w:val="17"/>
              </w:rPr>
              <w:t>15M</w:t>
            </w:r>
          </w:p>
        </w:tc>
        <w:tc>
          <w:tcPr>
            <w:tcW w:w="952" w:type="dxa"/>
          </w:tcPr>
          <w:p w14:paraId="24B5DB7B" w14:textId="77777777" w:rsidR="000C7F61" w:rsidRPr="00914E7A" w:rsidRDefault="000C7F61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6FB1B7AD" w14:textId="77777777" w:rsidR="000C7F61" w:rsidRPr="00914E7A" w:rsidRDefault="000C7F61" w:rsidP="00691765">
            <w:pPr>
              <w:pStyle w:val="TableParagraph"/>
              <w:spacing w:before="20" w:line="192" w:lineRule="exact"/>
              <w:ind w:left="26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0FE05851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Fjerning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langs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midt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2"/>
                <w:w w:val="105"/>
                <w:sz w:val="17"/>
                <w:szCs w:val="17"/>
              </w:rPr>
              <w:t>kjørebane</w:t>
            </w:r>
          </w:p>
        </w:tc>
        <w:tc>
          <w:tcPr>
            <w:tcW w:w="850" w:type="dxa"/>
          </w:tcPr>
          <w:p w14:paraId="2CA8E7A1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68" w:right="49"/>
              <w:jc w:val="center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10-</w:t>
            </w:r>
            <w:r w:rsidRPr="00914E7A">
              <w:rPr>
                <w:spacing w:val="-5"/>
                <w:sz w:val="17"/>
                <w:szCs w:val="17"/>
              </w:rPr>
              <w:t>15</w:t>
            </w:r>
          </w:p>
        </w:tc>
        <w:tc>
          <w:tcPr>
            <w:tcW w:w="1276" w:type="dxa"/>
          </w:tcPr>
          <w:p w14:paraId="66CADAE9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0F3D0B2B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33E22107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0519CA0F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496963FC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2871C373" w14:textId="77777777" w:rsidTr="00086814">
        <w:trPr>
          <w:trHeight w:val="255"/>
        </w:trPr>
        <w:tc>
          <w:tcPr>
            <w:tcW w:w="1129" w:type="dxa"/>
          </w:tcPr>
          <w:p w14:paraId="505757FA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77.243</w:t>
            </w:r>
          </w:p>
        </w:tc>
        <w:tc>
          <w:tcPr>
            <w:tcW w:w="969" w:type="dxa"/>
          </w:tcPr>
          <w:p w14:paraId="41D70523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70ECD818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29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FB20-</w:t>
            </w:r>
            <w:r w:rsidRPr="00914E7A">
              <w:rPr>
                <w:spacing w:val="-5"/>
                <w:sz w:val="17"/>
                <w:szCs w:val="17"/>
              </w:rPr>
              <w:t>30K</w:t>
            </w:r>
          </w:p>
        </w:tc>
        <w:tc>
          <w:tcPr>
            <w:tcW w:w="952" w:type="dxa"/>
          </w:tcPr>
          <w:p w14:paraId="492AFC64" w14:textId="77777777" w:rsidR="000C7F61" w:rsidRPr="00914E7A" w:rsidRDefault="000C7F61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112162EB" w14:textId="77777777" w:rsidR="000C7F61" w:rsidRPr="00914E7A" w:rsidRDefault="000C7F61" w:rsidP="00691765">
            <w:pPr>
              <w:pStyle w:val="TableParagraph"/>
              <w:spacing w:before="20" w:line="192" w:lineRule="exact"/>
              <w:ind w:left="26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48DC9C00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Fjerning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langs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kant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2"/>
                <w:w w:val="105"/>
                <w:sz w:val="17"/>
                <w:szCs w:val="17"/>
              </w:rPr>
              <w:t>kjørebane</w:t>
            </w:r>
          </w:p>
        </w:tc>
        <w:tc>
          <w:tcPr>
            <w:tcW w:w="850" w:type="dxa"/>
          </w:tcPr>
          <w:p w14:paraId="5259828B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68" w:right="52"/>
              <w:jc w:val="center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20-</w:t>
            </w:r>
            <w:r w:rsidRPr="00914E7A">
              <w:rPr>
                <w:spacing w:val="-5"/>
                <w:sz w:val="17"/>
                <w:szCs w:val="17"/>
              </w:rPr>
              <w:t>30</w:t>
            </w:r>
          </w:p>
        </w:tc>
        <w:tc>
          <w:tcPr>
            <w:tcW w:w="1276" w:type="dxa"/>
          </w:tcPr>
          <w:p w14:paraId="4EF1E078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303D2A7F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359407E1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0AFF0FFE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76154129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460AE42F" w14:textId="77777777" w:rsidTr="00086814">
        <w:trPr>
          <w:trHeight w:val="255"/>
        </w:trPr>
        <w:tc>
          <w:tcPr>
            <w:tcW w:w="1129" w:type="dxa"/>
          </w:tcPr>
          <w:p w14:paraId="2F63C881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77.244</w:t>
            </w:r>
          </w:p>
        </w:tc>
        <w:tc>
          <w:tcPr>
            <w:tcW w:w="969" w:type="dxa"/>
          </w:tcPr>
          <w:p w14:paraId="220FB968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50489BA1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FB20-</w:t>
            </w:r>
            <w:r w:rsidRPr="00914E7A">
              <w:rPr>
                <w:spacing w:val="-5"/>
                <w:sz w:val="17"/>
                <w:szCs w:val="17"/>
              </w:rPr>
              <w:t>30M</w:t>
            </w:r>
          </w:p>
        </w:tc>
        <w:tc>
          <w:tcPr>
            <w:tcW w:w="952" w:type="dxa"/>
          </w:tcPr>
          <w:p w14:paraId="0C8748F5" w14:textId="77777777" w:rsidR="000C7F61" w:rsidRPr="00914E7A" w:rsidRDefault="000C7F61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3D068DD6" w14:textId="77777777" w:rsidR="000C7F61" w:rsidRPr="00914E7A" w:rsidRDefault="000C7F61" w:rsidP="00691765">
            <w:pPr>
              <w:pStyle w:val="TableParagraph"/>
              <w:spacing w:before="20" w:line="192" w:lineRule="exact"/>
              <w:ind w:left="26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3F7C1260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Fjerning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langs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midt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2"/>
                <w:w w:val="105"/>
                <w:sz w:val="17"/>
                <w:szCs w:val="17"/>
              </w:rPr>
              <w:t>kjørebane</w:t>
            </w:r>
          </w:p>
        </w:tc>
        <w:tc>
          <w:tcPr>
            <w:tcW w:w="850" w:type="dxa"/>
          </w:tcPr>
          <w:p w14:paraId="15D9B93B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68" w:right="49"/>
              <w:jc w:val="center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20-</w:t>
            </w:r>
            <w:r w:rsidRPr="00914E7A">
              <w:rPr>
                <w:spacing w:val="-5"/>
                <w:sz w:val="17"/>
                <w:szCs w:val="17"/>
              </w:rPr>
              <w:t>30</w:t>
            </w:r>
          </w:p>
        </w:tc>
        <w:tc>
          <w:tcPr>
            <w:tcW w:w="1276" w:type="dxa"/>
          </w:tcPr>
          <w:p w14:paraId="5CA3C36E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118D393E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71D9B0AC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475BBCAE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25624557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597DE4B8" w14:textId="77777777" w:rsidTr="00086814">
        <w:trPr>
          <w:trHeight w:val="255"/>
        </w:trPr>
        <w:tc>
          <w:tcPr>
            <w:tcW w:w="1129" w:type="dxa"/>
          </w:tcPr>
          <w:p w14:paraId="2AE0C727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77.245</w:t>
            </w:r>
          </w:p>
        </w:tc>
        <w:tc>
          <w:tcPr>
            <w:tcW w:w="969" w:type="dxa"/>
          </w:tcPr>
          <w:p w14:paraId="0C44E21C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49A315D3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29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FTV</w:t>
            </w:r>
          </w:p>
        </w:tc>
        <w:tc>
          <w:tcPr>
            <w:tcW w:w="952" w:type="dxa"/>
          </w:tcPr>
          <w:p w14:paraId="10892EB3" w14:textId="77777777" w:rsidR="000C7F61" w:rsidRPr="00914E7A" w:rsidRDefault="000C7F61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79D143D8" w14:textId="77777777" w:rsidR="000C7F61" w:rsidRPr="00914E7A" w:rsidRDefault="000C7F61" w:rsidP="00691765">
            <w:pPr>
              <w:pStyle w:val="TableParagraph"/>
              <w:spacing w:before="20" w:line="192" w:lineRule="exact"/>
              <w:ind w:left="41" w:right="17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m2</w:t>
            </w:r>
          </w:p>
        </w:tc>
        <w:tc>
          <w:tcPr>
            <w:tcW w:w="3754" w:type="dxa"/>
          </w:tcPr>
          <w:p w14:paraId="6C24A5DC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27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Fjerning</w:t>
            </w:r>
            <w:r w:rsidRPr="00914E7A">
              <w:rPr>
                <w:spacing w:val="25"/>
                <w:sz w:val="17"/>
                <w:szCs w:val="17"/>
              </w:rPr>
              <w:t xml:space="preserve"> </w:t>
            </w:r>
            <w:r w:rsidRPr="00914E7A">
              <w:rPr>
                <w:sz w:val="17"/>
                <w:szCs w:val="17"/>
              </w:rPr>
              <w:t>tverrgående</w:t>
            </w:r>
            <w:r w:rsidRPr="00914E7A">
              <w:rPr>
                <w:spacing w:val="25"/>
                <w:sz w:val="17"/>
                <w:szCs w:val="17"/>
              </w:rPr>
              <w:t xml:space="preserve"> </w:t>
            </w:r>
            <w:r w:rsidRPr="00914E7A">
              <w:rPr>
                <w:spacing w:val="-2"/>
                <w:sz w:val="17"/>
                <w:szCs w:val="17"/>
              </w:rPr>
              <w:t>vegoppmerking</w:t>
            </w:r>
          </w:p>
        </w:tc>
        <w:tc>
          <w:tcPr>
            <w:tcW w:w="850" w:type="dxa"/>
          </w:tcPr>
          <w:p w14:paraId="54FBD471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276" w:type="dxa"/>
          </w:tcPr>
          <w:p w14:paraId="5C11E610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35B3ED0C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5299BB27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6EADA02E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15E6FCD3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3A37C513" w14:textId="77777777" w:rsidTr="00086814">
        <w:trPr>
          <w:trHeight w:val="255"/>
        </w:trPr>
        <w:tc>
          <w:tcPr>
            <w:tcW w:w="1129" w:type="dxa"/>
          </w:tcPr>
          <w:p w14:paraId="4DBC5E47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77.251</w:t>
            </w:r>
          </w:p>
        </w:tc>
        <w:tc>
          <w:tcPr>
            <w:tcW w:w="969" w:type="dxa"/>
          </w:tcPr>
          <w:p w14:paraId="4E79B829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2E9AEC17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DFB10-</w:t>
            </w:r>
            <w:r w:rsidRPr="00914E7A">
              <w:rPr>
                <w:spacing w:val="-5"/>
                <w:sz w:val="17"/>
                <w:szCs w:val="17"/>
              </w:rPr>
              <w:t>15K</w:t>
            </w:r>
          </w:p>
        </w:tc>
        <w:tc>
          <w:tcPr>
            <w:tcW w:w="952" w:type="dxa"/>
          </w:tcPr>
          <w:p w14:paraId="085FF71D" w14:textId="77777777" w:rsidR="000C7F61" w:rsidRPr="00914E7A" w:rsidRDefault="000C7F61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6497D552" w14:textId="77777777" w:rsidR="000C7F61" w:rsidRPr="00914E7A" w:rsidRDefault="000C7F61" w:rsidP="00691765">
            <w:pPr>
              <w:pStyle w:val="TableParagraph"/>
              <w:spacing w:before="20" w:line="192" w:lineRule="exact"/>
              <w:ind w:left="27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2FDF9710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Delvis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fjerning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langs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kant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2"/>
                <w:w w:val="105"/>
                <w:sz w:val="17"/>
                <w:szCs w:val="17"/>
              </w:rPr>
              <w:t>kjørebane</w:t>
            </w:r>
          </w:p>
        </w:tc>
        <w:tc>
          <w:tcPr>
            <w:tcW w:w="850" w:type="dxa"/>
          </w:tcPr>
          <w:p w14:paraId="2FB30659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68" w:right="52"/>
              <w:jc w:val="center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10-</w:t>
            </w:r>
            <w:r w:rsidRPr="00914E7A">
              <w:rPr>
                <w:spacing w:val="-5"/>
                <w:sz w:val="17"/>
                <w:szCs w:val="17"/>
              </w:rPr>
              <w:t>15</w:t>
            </w:r>
          </w:p>
        </w:tc>
        <w:tc>
          <w:tcPr>
            <w:tcW w:w="1276" w:type="dxa"/>
          </w:tcPr>
          <w:p w14:paraId="02074D64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6D30AC9F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7F5B51E9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6D625C0A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7171EA55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0F467151" w14:textId="77777777" w:rsidTr="00086814">
        <w:trPr>
          <w:trHeight w:val="255"/>
        </w:trPr>
        <w:tc>
          <w:tcPr>
            <w:tcW w:w="1129" w:type="dxa"/>
          </w:tcPr>
          <w:p w14:paraId="08905009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77.252</w:t>
            </w:r>
          </w:p>
        </w:tc>
        <w:tc>
          <w:tcPr>
            <w:tcW w:w="969" w:type="dxa"/>
          </w:tcPr>
          <w:p w14:paraId="235B0C7D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76FAD91F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DFB10-</w:t>
            </w:r>
            <w:r w:rsidRPr="00914E7A">
              <w:rPr>
                <w:spacing w:val="-5"/>
                <w:sz w:val="17"/>
                <w:szCs w:val="17"/>
              </w:rPr>
              <w:t>15M</w:t>
            </w:r>
          </w:p>
        </w:tc>
        <w:tc>
          <w:tcPr>
            <w:tcW w:w="952" w:type="dxa"/>
          </w:tcPr>
          <w:p w14:paraId="10685F91" w14:textId="77777777" w:rsidR="000C7F61" w:rsidRPr="00914E7A" w:rsidRDefault="000C7F61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0F270755" w14:textId="77777777" w:rsidR="000C7F61" w:rsidRPr="00914E7A" w:rsidRDefault="000C7F61" w:rsidP="00691765">
            <w:pPr>
              <w:pStyle w:val="TableParagraph"/>
              <w:spacing w:before="20" w:line="192" w:lineRule="exact"/>
              <w:ind w:left="27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6751108F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Delvis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fjerning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langs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midt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2"/>
                <w:w w:val="105"/>
                <w:sz w:val="17"/>
                <w:szCs w:val="17"/>
              </w:rPr>
              <w:t>kjørebane</w:t>
            </w:r>
          </w:p>
        </w:tc>
        <w:tc>
          <w:tcPr>
            <w:tcW w:w="850" w:type="dxa"/>
          </w:tcPr>
          <w:p w14:paraId="2BF51F22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68" w:right="49"/>
              <w:jc w:val="center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10-</w:t>
            </w:r>
            <w:r w:rsidRPr="00914E7A">
              <w:rPr>
                <w:spacing w:val="-5"/>
                <w:sz w:val="17"/>
                <w:szCs w:val="17"/>
              </w:rPr>
              <w:t>15</w:t>
            </w:r>
          </w:p>
        </w:tc>
        <w:tc>
          <w:tcPr>
            <w:tcW w:w="1276" w:type="dxa"/>
          </w:tcPr>
          <w:p w14:paraId="75B82561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347EE5C3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0341367F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77D452A4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277359BD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385E8ABB" w14:textId="77777777" w:rsidTr="00086814">
        <w:trPr>
          <w:trHeight w:val="255"/>
        </w:trPr>
        <w:tc>
          <w:tcPr>
            <w:tcW w:w="1129" w:type="dxa"/>
          </w:tcPr>
          <w:p w14:paraId="1C75F91C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77.253</w:t>
            </w:r>
          </w:p>
        </w:tc>
        <w:tc>
          <w:tcPr>
            <w:tcW w:w="969" w:type="dxa"/>
          </w:tcPr>
          <w:p w14:paraId="74E261FD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2BD6174E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29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DFB20-</w:t>
            </w:r>
            <w:r w:rsidRPr="00914E7A">
              <w:rPr>
                <w:spacing w:val="-5"/>
                <w:sz w:val="17"/>
                <w:szCs w:val="17"/>
              </w:rPr>
              <w:t>30K</w:t>
            </w:r>
          </w:p>
        </w:tc>
        <w:tc>
          <w:tcPr>
            <w:tcW w:w="952" w:type="dxa"/>
          </w:tcPr>
          <w:p w14:paraId="4F48D07F" w14:textId="77777777" w:rsidR="000C7F61" w:rsidRPr="00914E7A" w:rsidRDefault="000C7F61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377364B7" w14:textId="77777777" w:rsidR="000C7F61" w:rsidRPr="00914E7A" w:rsidRDefault="000C7F61" w:rsidP="00691765">
            <w:pPr>
              <w:pStyle w:val="TableParagraph"/>
              <w:spacing w:before="20" w:line="192" w:lineRule="exact"/>
              <w:ind w:left="26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60EB8C62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Delvis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fjerning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langs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kant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2"/>
                <w:w w:val="105"/>
                <w:sz w:val="17"/>
                <w:szCs w:val="17"/>
              </w:rPr>
              <w:t>kjørebane</w:t>
            </w:r>
          </w:p>
        </w:tc>
        <w:tc>
          <w:tcPr>
            <w:tcW w:w="850" w:type="dxa"/>
          </w:tcPr>
          <w:p w14:paraId="47756584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68" w:right="52"/>
              <w:jc w:val="center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20-</w:t>
            </w:r>
            <w:r w:rsidRPr="00914E7A">
              <w:rPr>
                <w:spacing w:val="-5"/>
                <w:sz w:val="17"/>
                <w:szCs w:val="17"/>
              </w:rPr>
              <w:t>30</w:t>
            </w:r>
          </w:p>
        </w:tc>
        <w:tc>
          <w:tcPr>
            <w:tcW w:w="1276" w:type="dxa"/>
          </w:tcPr>
          <w:p w14:paraId="7DC45197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6F7B097C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5E27CF29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38432E23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044DD12E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02751964" w14:textId="77777777" w:rsidTr="00086814">
        <w:trPr>
          <w:trHeight w:val="255"/>
        </w:trPr>
        <w:tc>
          <w:tcPr>
            <w:tcW w:w="1129" w:type="dxa"/>
          </w:tcPr>
          <w:p w14:paraId="1DFD0A8B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30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77.254</w:t>
            </w:r>
          </w:p>
        </w:tc>
        <w:tc>
          <w:tcPr>
            <w:tcW w:w="969" w:type="dxa"/>
          </w:tcPr>
          <w:p w14:paraId="0F8A2B79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42B2848B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29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DFB20-</w:t>
            </w:r>
            <w:r w:rsidRPr="00914E7A">
              <w:rPr>
                <w:spacing w:val="-5"/>
                <w:sz w:val="17"/>
                <w:szCs w:val="17"/>
              </w:rPr>
              <w:t>30M</w:t>
            </w:r>
          </w:p>
        </w:tc>
        <w:tc>
          <w:tcPr>
            <w:tcW w:w="952" w:type="dxa"/>
          </w:tcPr>
          <w:p w14:paraId="55939C31" w14:textId="77777777" w:rsidR="000C7F61" w:rsidRPr="00914E7A" w:rsidRDefault="000C7F61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1ADBD985" w14:textId="77777777" w:rsidR="000C7F61" w:rsidRPr="00914E7A" w:rsidRDefault="000C7F61" w:rsidP="00691765">
            <w:pPr>
              <w:pStyle w:val="TableParagraph"/>
              <w:spacing w:before="20" w:line="192" w:lineRule="exact"/>
              <w:ind w:left="26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7F34955C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Delvis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fjerning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langs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midt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2"/>
                <w:w w:val="105"/>
                <w:sz w:val="17"/>
                <w:szCs w:val="17"/>
              </w:rPr>
              <w:t>kjørebane</w:t>
            </w:r>
          </w:p>
        </w:tc>
        <w:tc>
          <w:tcPr>
            <w:tcW w:w="850" w:type="dxa"/>
          </w:tcPr>
          <w:p w14:paraId="1F52E6A8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68" w:right="50"/>
              <w:jc w:val="center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20-</w:t>
            </w:r>
            <w:r w:rsidRPr="00914E7A">
              <w:rPr>
                <w:spacing w:val="-5"/>
                <w:sz w:val="17"/>
                <w:szCs w:val="17"/>
              </w:rPr>
              <w:t>30</w:t>
            </w:r>
          </w:p>
        </w:tc>
        <w:tc>
          <w:tcPr>
            <w:tcW w:w="1276" w:type="dxa"/>
          </w:tcPr>
          <w:p w14:paraId="4A6774CD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7DF8B808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49B909C2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5AB8453F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6A455FB2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0C90DA02" w14:textId="77777777" w:rsidTr="00086814">
        <w:trPr>
          <w:trHeight w:val="255"/>
        </w:trPr>
        <w:tc>
          <w:tcPr>
            <w:tcW w:w="1129" w:type="dxa"/>
          </w:tcPr>
          <w:p w14:paraId="615BD01E" w14:textId="77777777" w:rsidR="000C7F61" w:rsidRPr="00914E7A" w:rsidRDefault="000C7F61" w:rsidP="008C29C6">
            <w:pPr>
              <w:pStyle w:val="TableParagraph"/>
              <w:spacing w:before="20" w:line="191" w:lineRule="exact"/>
              <w:ind w:left="30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77.255</w:t>
            </w:r>
          </w:p>
        </w:tc>
        <w:tc>
          <w:tcPr>
            <w:tcW w:w="969" w:type="dxa"/>
          </w:tcPr>
          <w:p w14:paraId="1A4BF0FC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6E68B51B" w14:textId="77777777" w:rsidR="000C7F61" w:rsidRPr="00914E7A" w:rsidRDefault="000C7F61" w:rsidP="008C29C6">
            <w:pPr>
              <w:pStyle w:val="TableParagraph"/>
              <w:spacing w:before="20" w:line="191" w:lineRule="exact"/>
              <w:ind w:left="29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DFTV</w:t>
            </w:r>
          </w:p>
        </w:tc>
        <w:tc>
          <w:tcPr>
            <w:tcW w:w="952" w:type="dxa"/>
          </w:tcPr>
          <w:p w14:paraId="41F8CA8A" w14:textId="77777777" w:rsidR="000C7F61" w:rsidRPr="00914E7A" w:rsidRDefault="000C7F61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007EE22F" w14:textId="77777777" w:rsidR="000C7F61" w:rsidRPr="00914E7A" w:rsidRDefault="000C7F61" w:rsidP="00691765">
            <w:pPr>
              <w:pStyle w:val="TableParagraph"/>
              <w:spacing w:before="20" w:line="191" w:lineRule="exact"/>
              <w:ind w:left="41" w:right="17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m2</w:t>
            </w:r>
          </w:p>
        </w:tc>
        <w:tc>
          <w:tcPr>
            <w:tcW w:w="3754" w:type="dxa"/>
          </w:tcPr>
          <w:p w14:paraId="1EB7D495" w14:textId="77777777" w:rsidR="000C7F61" w:rsidRPr="00914E7A" w:rsidRDefault="000C7F61" w:rsidP="008C29C6">
            <w:pPr>
              <w:pStyle w:val="TableParagraph"/>
              <w:spacing w:before="20" w:line="191" w:lineRule="exact"/>
              <w:ind w:left="27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Delvis</w:t>
            </w:r>
            <w:r w:rsidRPr="00914E7A">
              <w:rPr>
                <w:spacing w:val="21"/>
                <w:sz w:val="17"/>
                <w:szCs w:val="17"/>
              </w:rPr>
              <w:t xml:space="preserve"> </w:t>
            </w:r>
            <w:r w:rsidRPr="00914E7A">
              <w:rPr>
                <w:sz w:val="17"/>
                <w:szCs w:val="17"/>
              </w:rPr>
              <w:t>fjerning</w:t>
            </w:r>
            <w:r w:rsidRPr="00914E7A">
              <w:rPr>
                <w:spacing w:val="22"/>
                <w:sz w:val="17"/>
                <w:szCs w:val="17"/>
              </w:rPr>
              <w:t xml:space="preserve"> </w:t>
            </w:r>
            <w:r w:rsidRPr="00914E7A">
              <w:rPr>
                <w:sz w:val="17"/>
                <w:szCs w:val="17"/>
              </w:rPr>
              <w:t>tverrgående</w:t>
            </w:r>
            <w:r w:rsidRPr="00914E7A">
              <w:rPr>
                <w:spacing w:val="22"/>
                <w:sz w:val="17"/>
                <w:szCs w:val="17"/>
              </w:rPr>
              <w:t xml:space="preserve"> </w:t>
            </w:r>
            <w:r w:rsidRPr="00914E7A">
              <w:rPr>
                <w:spacing w:val="-2"/>
                <w:sz w:val="17"/>
                <w:szCs w:val="17"/>
              </w:rPr>
              <w:t>vegoppmerking</w:t>
            </w:r>
          </w:p>
        </w:tc>
        <w:tc>
          <w:tcPr>
            <w:tcW w:w="850" w:type="dxa"/>
          </w:tcPr>
          <w:p w14:paraId="0D6311C1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276" w:type="dxa"/>
          </w:tcPr>
          <w:p w14:paraId="2CACCBE1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7C163FC1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7C98BC78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0A8338AA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672188FA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2BF88804" w14:textId="77777777" w:rsidTr="00086814">
        <w:trPr>
          <w:trHeight w:val="255"/>
        </w:trPr>
        <w:tc>
          <w:tcPr>
            <w:tcW w:w="1129" w:type="dxa"/>
          </w:tcPr>
          <w:p w14:paraId="2C082385" w14:textId="77777777" w:rsidR="000C7F61" w:rsidRPr="00914E7A" w:rsidRDefault="000C7F61" w:rsidP="008C29C6">
            <w:pPr>
              <w:pStyle w:val="TableParagraph"/>
              <w:spacing w:before="20" w:line="191" w:lineRule="exact"/>
              <w:ind w:left="30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77.261</w:t>
            </w:r>
          </w:p>
        </w:tc>
        <w:tc>
          <w:tcPr>
            <w:tcW w:w="969" w:type="dxa"/>
          </w:tcPr>
          <w:p w14:paraId="4F475FE9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00374923" w14:textId="77777777" w:rsidR="000C7F61" w:rsidRPr="00914E7A" w:rsidRDefault="000C7F61" w:rsidP="008C29C6">
            <w:pPr>
              <w:pStyle w:val="TableParagraph"/>
              <w:spacing w:before="20" w:line="191" w:lineRule="exact"/>
              <w:ind w:left="29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RK</w:t>
            </w:r>
          </w:p>
        </w:tc>
        <w:tc>
          <w:tcPr>
            <w:tcW w:w="952" w:type="dxa"/>
          </w:tcPr>
          <w:p w14:paraId="63FD6EDF" w14:textId="77777777" w:rsidR="000C7F61" w:rsidRPr="00914E7A" w:rsidRDefault="000C7F61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0C9352D5" w14:textId="77777777" w:rsidR="000C7F61" w:rsidRPr="00914E7A" w:rsidRDefault="000C7F61" w:rsidP="00691765">
            <w:pPr>
              <w:pStyle w:val="TableParagraph"/>
              <w:spacing w:before="20" w:line="191" w:lineRule="exact"/>
              <w:ind w:left="24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0ADD73DF" w14:textId="77777777" w:rsidR="000C7F61" w:rsidRPr="00914E7A" w:rsidRDefault="000C7F61" w:rsidP="008C29C6">
            <w:pPr>
              <w:pStyle w:val="TableParagraph"/>
              <w:spacing w:before="20" w:line="191" w:lineRule="exact"/>
              <w:ind w:left="26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Rengjøring</w:t>
            </w:r>
            <w:r w:rsidRPr="00914E7A">
              <w:rPr>
                <w:spacing w:val="25"/>
                <w:sz w:val="17"/>
                <w:szCs w:val="17"/>
              </w:rPr>
              <w:t xml:space="preserve"> </w:t>
            </w:r>
            <w:r w:rsidRPr="00914E7A">
              <w:rPr>
                <w:spacing w:val="-4"/>
                <w:sz w:val="17"/>
                <w:szCs w:val="17"/>
              </w:rPr>
              <w:t>kant</w:t>
            </w:r>
          </w:p>
        </w:tc>
        <w:tc>
          <w:tcPr>
            <w:tcW w:w="850" w:type="dxa"/>
          </w:tcPr>
          <w:p w14:paraId="6CB2F838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276" w:type="dxa"/>
          </w:tcPr>
          <w:p w14:paraId="28E95DC1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1BBE6DB0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7382B1BB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77E946FF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4B558C69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11DFA27F" w14:textId="77777777" w:rsidTr="00086814">
        <w:trPr>
          <w:trHeight w:val="255"/>
        </w:trPr>
        <w:tc>
          <w:tcPr>
            <w:tcW w:w="1129" w:type="dxa"/>
          </w:tcPr>
          <w:p w14:paraId="7886BC32" w14:textId="77777777" w:rsidR="000C7F61" w:rsidRPr="00914E7A" w:rsidRDefault="000C7F61" w:rsidP="008C29C6">
            <w:pPr>
              <w:pStyle w:val="TableParagraph"/>
              <w:spacing w:before="20" w:line="191" w:lineRule="exact"/>
              <w:ind w:left="30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77.262</w:t>
            </w:r>
          </w:p>
        </w:tc>
        <w:tc>
          <w:tcPr>
            <w:tcW w:w="969" w:type="dxa"/>
          </w:tcPr>
          <w:p w14:paraId="63EEB396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576C7136" w14:textId="77777777" w:rsidR="000C7F61" w:rsidRPr="00914E7A" w:rsidRDefault="000C7F61" w:rsidP="008C29C6">
            <w:pPr>
              <w:pStyle w:val="TableParagraph"/>
              <w:spacing w:before="20" w:line="191" w:lineRule="exact"/>
              <w:ind w:left="29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RM</w:t>
            </w:r>
          </w:p>
        </w:tc>
        <w:tc>
          <w:tcPr>
            <w:tcW w:w="952" w:type="dxa"/>
          </w:tcPr>
          <w:p w14:paraId="763FF7C9" w14:textId="77777777" w:rsidR="000C7F61" w:rsidRPr="00914E7A" w:rsidRDefault="000C7F61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0F11CBB0" w14:textId="77777777" w:rsidR="000C7F61" w:rsidRPr="00914E7A" w:rsidRDefault="000C7F61" w:rsidP="00691765">
            <w:pPr>
              <w:pStyle w:val="TableParagraph"/>
              <w:spacing w:before="20" w:line="191" w:lineRule="exact"/>
              <w:ind w:left="23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38BFE78B" w14:textId="77777777" w:rsidR="000C7F61" w:rsidRPr="00914E7A" w:rsidRDefault="000C7F61" w:rsidP="008C29C6">
            <w:pPr>
              <w:pStyle w:val="TableParagraph"/>
              <w:spacing w:before="20" w:line="191" w:lineRule="exact"/>
              <w:ind w:left="26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Rengjøring</w:t>
            </w:r>
            <w:r w:rsidRPr="00914E7A">
              <w:rPr>
                <w:spacing w:val="25"/>
                <w:sz w:val="17"/>
                <w:szCs w:val="17"/>
              </w:rPr>
              <w:t xml:space="preserve"> </w:t>
            </w:r>
            <w:r w:rsidRPr="00914E7A">
              <w:rPr>
                <w:spacing w:val="-4"/>
                <w:sz w:val="17"/>
                <w:szCs w:val="17"/>
              </w:rPr>
              <w:t>midt</w:t>
            </w:r>
          </w:p>
        </w:tc>
        <w:tc>
          <w:tcPr>
            <w:tcW w:w="850" w:type="dxa"/>
          </w:tcPr>
          <w:p w14:paraId="352299B6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276" w:type="dxa"/>
          </w:tcPr>
          <w:p w14:paraId="0B6FA945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55BD80D9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6204FB4B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74294CC0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6F726027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3361850E" w14:textId="77777777" w:rsidTr="00086814">
        <w:trPr>
          <w:trHeight w:val="255"/>
        </w:trPr>
        <w:tc>
          <w:tcPr>
            <w:tcW w:w="1129" w:type="dxa"/>
          </w:tcPr>
          <w:p w14:paraId="13FFC8BB" w14:textId="77777777" w:rsidR="000C7F61" w:rsidRPr="00914E7A" w:rsidRDefault="000C7F61" w:rsidP="003F6B5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9" w:type="dxa"/>
          </w:tcPr>
          <w:p w14:paraId="56C47CD5" w14:textId="77777777" w:rsidR="000C7F61" w:rsidRPr="00914E7A" w:rsidRDefault="000C7F61" w:rsidP="003F6B5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148" w:type="dxa"/>
          </w:tcPr>
          <w:p w14:paraId="4AF5DB7C" w14:textId="77777777" w:rsidR="000C7F61" w:rsidRPr="00914E7A" w:rsidRDefault="000C7F61" w:rsidP="003F6B5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52" w:type="dxa"/>
          </w:tcPr>
          <w:p w14:paraId="54F1F14C" w14:textId="77777777" w:rsidR="000C7F61" w:rsidRPr="00914E7A" w:rsidRDefault="000C7F61" w:rsidP="00691765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32" w:type="dxa"/>
          </w:tcPr>
          <w:p w14:paraId="60C2D4DD" w14:textId="77777777" w:rsidR="000C7F61" w:rsidRPr="00914E7A" w:rsidRDefault="000C7F61" w:rsidP="00691765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754" w:type="dxa"/>
          </w:tcPr>
          <w:p w14:paraId="2D6CFD79" w14:textId="77777777" w:rsidR="000C7F61" w:rsidRPr="00914E7A" w:rsidRDefault="000C7F61" w:rsidP="003F6B5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0" w:type="dxa"/>
          </w:tcPr>
          <w:p w14:paraId="4944E6F8" w14:textId="77777777" w:rsidR="000C7F61" w:rsidRPr="00914E7A" w:rsidRDefault="000C7F61" w:rsidP="003F6B5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6" w:type="dxa"/>
          </w:tcPr>
          <w:p w14:paraId="735D9407" w14:textId="77777777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92" w:type="dxa"/>
          </w:tcPr>
          <w:p w14:paraId="6804CBDF" w14:textId="77777777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09" w:type="dxa"/>
          </w:tcPr>
          <w:p w14:paraId="1B0E299E" w14:textId="77777777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23" w:type="dxa"/>
          </w:tcPr>
          <w:p w14:paraId="095F52B1" w14:textId="77777777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84" w:type="dxa"/>
          </w:tcPr>
          <w:p w14:paraId="28F3FDEF" w14:textId="77777777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914E7A" w:rsidRPr="00914E7A" w14:paraId="640866DE" w14:textId="77777777" w:rsidTr="00086814">
        <w:trPr>
          <w:trHeight w:val="255"/>
        </w:trPr>
        <w:tc>
          <w:tcPr>
            <w:tcW w:w="1129" w:type="dxa"/>
          </w:tcPr>
          <w:p w14:paraId="604D314D" w14:textId="77777777" w:rsidR="000C7F61" w:rsidRPr="00914E7A" w:rsidRDefault="000C7F61" w:rsidP="003F6B5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9" w:type="dxa"/>
          </w:tcPr>
          <w:p w14:paraId="0C69457F" w14:textId="77777777" w:rsidR="000C7F61" w:rsidRPr="00914E7A" w:rsidRDefault="000C7F61" w:rsidP="003F6B5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148" w:type="dxa"/>
          </w:tcPr>
          <w:p w14:paraId="3D9BC98A" w14:textId="77777777" w:rsidR="000C7F61" w:rsidRPr="00914E7A" w:rsidRDefault="000C7F61" w:rsidP="003F6B5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52" w:type="dxa"/>
          </w:tcPr>
          <w:p w14:paraId="1C8F9A03" w14:textId="77777777" w:rsidR="000C7F61" w:rsidRPr="00914E7A" w:rsidRDefault="000C7F61" w:rsidP="00691765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32" w:type="dxa"/>
          </w:tcPr>
          <w:p w14:paraId="4C1427A0" w14:textId="77777777" w:rsidR="000C7F61" w:rsidRPr="00914E7A" w:rsidRDefault="000C7F61" w:rsidP="00691765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754" w:type="dxa"/>
          </w:tcPr>
          <w:p w14:paraId="3C410A5B" w14:textId="77777777" w:rsidR="000C7F61" w:rsidRPr="00914E7A" w:rsidRDefault="000C7F61" w:rsidP="003F6B5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0" w:type="dxa"/>
          </w:tcPr>
          <w:p w14:paraId="263707BF" w14:textId="77777777" w:rsidR="000C7F61" w:rsidRPr="00914E7A" w:rsidRDefault="000C7F61" w:rsidP="003F6B5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6" w:type="dxa"/>
          </w:tcPr>
          <w:p w14:paraId="2830F731" w14:textId="77777777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92" w:type="dxa"/>
          </w:tcPr>
          <w:p w14:paraId="7987CD3E" w14:textId="77777777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09" w:type="dxa"/>
          </w:tcPr>
          <w:p w14:paraId="69D9B76F" w14:textId="77777777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23" w:type="dxa"/>
          </w:tcPr>
          <w:p w14:paraId="605F1D86" w14:textId="77777777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84" w:type="dxa"/>
          </w:tcPr>
          <w:p w14:paraId="3BFC95B7" w14:textId="77777777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914E7A" w:rsidRPr="00914E7A" w14:paraId="20E52F69" w14:textId="77777777" w:rsidTr="00086814">
        <w:trPr>
          <w:trHeight w:val="255"/>
        </w:trPr>
        <w:tc>
          <w:tcPr>
            <w:tcW w:w="1129" w:type="dxa"/>
          </w:tcPr>
          <w:p w14:paraId="0C53E992" w14:textId="7D084145" w:rsidR="000C7F61" w:rsidRPr="00914E7A" w:rsidRDefault="000C7F61" w:rsidP="000C7F61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77.3211</w:t>
            </w:r>
          </w:p>
        </w:tc>
        <w:tc>
          <w:tcPr>
            <w:tcW w:w="969" w:type="dxa"/>
          </w:tcPr>
          <w:p w14:paraId="0A34431C" w14:textId="77777777" w:rsidR="000C7F61" w:rsidRPr="00914E7A" w:rsidRDefault="000C7F61" w:rsidP="000C7F61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148" w:type="dxa"/>
          </w:tcPr>
          <w:p w14:paraId="11FF3E13" w14:textId="40BCF265" w:rsidR="000C7F61" w:rsidRPr="00914E7A" w:rsidRDefault="000C7F61" w:rsidP="000C7F61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H10</w:t>
            </w:r>
          </w:p>
        </w:tc>
        <w:tc>
          <w:tcPr>
            <w:tcW w:w="952" w:type="dxa"/>
          </w:tcPr>
          <w:p w14:paraId="07FD1B86" w14:textId="2BABF01F" w:rsidR="000C7F61" w:rsidRPr="00914E7A" w:rsidRDefault="000C7F61" w:rsidP="00691765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0,10</w:t>
            </w:r>
          </w:p>
        </w:tc>
        <w:tc>
          <w:tcPr>
            <w:tcW w:w="832" w:type="dxa"/>
          </w:tcPr>
          <w:p w14:paraId="14159523" w14:textId="7E27B085" w:rsidR="000C7F61" w:rsidRPr="00914E7A" w:rsidRDefault="000C7F61" w:rsidP="00691765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1B070EB3" w14:textId="53ABE7A9" w:rsidR="000C7F61" w:rsidRPr="00914E7A" w:rsidRDefault="000C7F61" w:rsidP="000C7F61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Håndlegging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10</w:t>
            </w:r>
            <w:r w:rsidRPr="00914E7A">
              <w:rPr>
                <w:rFonts w:ascii="Arial" w:hAnsi="Arial" w:cs="Arial"/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cm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850" w:type="dxa"/>
          </w:tcPr>
          <w:p w14:paraId="78CB983B" w14:textId="04E3164A" w:rsidR="000C7F61" w:rsidRPr="00914E7A" w:rsidRDefault="000C7F61" w:rsidP="000C7F61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10</w:t>
            </w:r>
          </w:p>
        </w:tc>
        <w:tc>
          <w:tcPr>
            <w:tcW w:w="1276" w:type="dxa"/>
          </w:tcPr>
          <w:p w14:paraId="359BF9E8" w14:textId="16DACAD6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3BCF1777" w14:textId="62A41ED3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12C41670" w14:textId="4D3F6F80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0,60</w:t>
            </w:r>
          </w:p>
        </w:tc>
        <w:tc>
          <w:tcPr>
            <w:tcW w:w="723" w:type="dxa"/>
          </w:tcPr>
          <w:p w14:paraId="079D70E0" w14:textId="15A55C17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3DFFFEF7" w14:textId="03CAA8FD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22221F3E" w14:textId="77777777" w:rsidTr="00086814">
        <w:trPr>
          <w:trHeight w:val="255"/>
        </w:trPr>
        <w:tc>
          <w:tcPr>
            <w:tcW w:w="1129" w:type="dxa"/>
          </w:tcPr>
          <w:p w14:paraId="0C8F5892" w14:textId="10C1A218" w:rsidR="000C7F61" w:rsidRPr="00914E7A" w:rsidRDefault="000C7F61" w:rsidP="000C7F61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77.3212</w:t>
            </w:r>
          </w:p>
        </w:tc>
        <w:tc>
          <w:tcPr>
            <w:tcW w:w="969" w:type="dxa"/>
          </w:tcPr>
          <w:p w14:paraId="7245967A" w14:textId="77777777" w:rsidR="000C7F61" w:rsidRPr="00914E7A" w:rsidRDefault="000C7F61" w:rsidP="000C7F61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148" w:type="dxa"/>
          </w:tcPr>
          <w:p w14:paraId="72AAC46C" w14:textId="6F741E53" w:rsidR="000C7F61" w:rsidRPr="00914E7A" w:rsidRDefault="000C7F61" w:rsidP="000C7F61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H10G</w:t>
            </w:r>
          </w:p>
        </w:tc>
        <w:tc>
          <w:tcPr>
            <w:tcW w:w="952" w:type="dxa"/>
          </w:tcPr>
          <w:p w14:paraId="1C3E580D" w14:textId="54BC4B6A" w:rsidR="000C7F61" w:rsidRPr="00914E7A" w:rsidRDefault="000C7F61" w:rsidP="00691765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0,10</w:t>
            </w:r>
          </w:p>
        </w:tc>
        <w:tc>
          <w:tcPr>
            <w:tcW w:w="832" w:type="dxa"/>
          </w:tcPr>
          <w:p w14:paraId="1EC4A518" w14:textId="56A605B0" w:rsidR="000C7F61" w:rsidRPr="00914E7A" w:rsidRDefault="000C7F61" w:rsidP="00691765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78FE504C" w14:textId="3A350528" w:rsidR="000C7F61" w:rsidRPr="00914E7A" w:rsidRDefault="000C7F61" w:rsidP="000C7F61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Håndlegging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10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cm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GUL</w:t>
            </w:r>
          </w:p>
        </w:tc>
        <w:tc>
          <w:tcPr>
            <w:tcW w:w="850" w:type="dxa"/>
          </w:tcPr>
          <w:p w14:paraId="4F5B77DB" w14:textId="1F13AFAB" w:rsidR="000C7F61" w:rsidRPr="00914E7A" w:rsidRDefault="000C7F61" w:rsidP="000C7F61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10</w:t>
            </w:r>
          </w:p>
        </w:tc>
        <w:tc>
          <w:tcPr>
            <w:tcW w:w="1276" w:type="dxa"/>
          </w:tcPr>
          <w:p w14:paraId="0311FD54" w14:textId="5146E852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64304127" w14:textId="284B6A48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2A405382" w14:textId="7039137C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0,60</w:t>
            </w:r>
          </w:p>
        </w:tc>
        <w:tc>
          <w:tcPr>
            <w:tcW w:w="723" w:type="dxa"/>
          </w:tcPr>
          <w:p w14:paraId="00D060A5" w14:textId="58AD7940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Gul</w:t>
            </w:r>
          </w:p>
        </w:tc>
        <w:tc>
          <w:tcPr>
            <w:tcW w:w="1084" w:type="dxa"/>
          </w:tcPr>
          <w:p w14:paraId="5518592E" w14:textId="12117A2C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287AA474" w14:textId="77777777" w:rsidTr="00086814">
        <w:trPr>
          <w:trHeight w:val="255"/>
        </w:trPr>
        <w:tc>
          <w:tcPr>
            <w:tcW w:w="1129" w:type="dxa"/>
          </w:tcPr>
          <w:p w14:paraId="3DB938AB" w14:textId="4388AF5E" w:rsidR="000C7F61" w:rsidRPr="00914E7A" w:rsidRDefault="000C7F61" w:rsidP="000C7F61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lastRenderedPageBreak/>
              <w:t>77.3213</w:t>
            </w:r>
          </w:p>
        </w:tc>
        <w:tc>
          <w:tcPr>
            <w:tcW w:w="969" w:type="dxa"/>
          </w:tcPr>
          <w:p w14:paraId="05BFD3FD" w14:textId="77777777" w:rsidR="000C7F61" w:rsidRPr="00914E7A" w:rsidRDefault="000C7F61" w:rsidP="000C7F61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148" w:type="dxa"/>
          </w:tcPr>
          <w:p w14:paraId="2B34388C" w14:textId="6DBC8AA1" w:rsidR="000C7F61" w:rsidRPr="00914E7A" w:rsidRDefault="000C7F61" w:rsidP="000C7F61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H15</w:t>
            </w:r>
          </w:p>
        </w:tc>
        <w:tc>
          <w:tcPr>
            <w:tcW w:w="952" w:type="dxa"/>
          </w:tcPr>
          <w:p w14:paraId="0D6A3013" w14:textId="751F2863" w:rsidR="000C7F61" w:rsidRPr="00914E7A" w:rsidRDefault="000C7F61" w:rsidP="00691765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0,15</w:t>
            </w:r>
          </w:p>
        </w:tc>
        <w:tc>
          <w:tcPr>
            <w:tcW w:w="832" w:type="dxa"/>
          </w:tcPr>
          <w:p w14:paraId="3DC2FAE1" w14:textId="475D5F5E" w:rsidR="000C7F61" w:rsidRPr="00914E7A" w:rsidRDefault="000C7F61" w:rsidP="00691765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7C1F697E" w14:textId="6420674C" w:rsidR="000C7F61" w:rsidRPr="00914E7A" w:rsidRDefault="000C7F61" w:rsidP="000C7F61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Håndlegging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15</w:t>
            </w:r>
            <w:r w:rsidRPr="00914E7A">
              <w:rPr>
                <w:rFonts w:ascii="Arial" w:hAnsi="Arial" w:cs="Arial"/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cm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850" w:type="dxa"/>
          </w:tcPr>
          <w:p w14:paraId="5C1F0C38" w14:textId="4A27B9C2" w:rsidR="000C7F61" w:rsidRPr="00914E7A" w:rsidRDefault="000C7F61" w:rsidP="000C7F61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15</w:t>
            </w:r>
          </w:p>
        </w:tc>
        <w:tc>
          <w:tcPr>
            <w:tcW w:w="1276" w:type="dxa"/>
          </w:tcPr>
          <w:p w14:paraId="2E24AD84" w14:textId="710E1792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50216D61" w14:textId="44AB42E9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2D6E0692" w14:textId="7932BCAF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0,90</w:t>
            </w:r>
          </w:p>
        </w:tc>
        <w:tc>
          <w:tcPr>
            <w:tcW w:w="723" w:type="dxa"/>
          </w:tcPr>
          <w:p w14:paraId="70FECAD4" w14:textId="2A7D6FD3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79B82544" w14:textId="2937BB02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5713F680" w14:textId="77777777" w:rsidTr="00086814">
        <w:trPr>
          <w:trHeight w:val="255"/>
        </w:trPr>
        <w:tc>
          <w:tcPr>
            <w:tcW w:w="1129" w:type="dxa"/>
          </w:tcPr>
          <w:p w14:paraId="7946349E" w14:textId="33E479E5" w:rsidR="000C7F61" w:rsidRPr="00914E7A" w:rsidRDefault="000C7F61" w:rsidP="000C7F61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77.3214</w:t>
            </w:r>
          </w:p>
        </w:tc>
        <w:tc>
          <w:tcPr>
            <w:tcW w:w="969" w:type="dxa"/>
          </w:tcPr>
          <w:p w14:paraId="155D87A3" w14:textId="77777777" w:rsidR="000C7F61" w:rsidRPr="00914E7A" w:rsidRDefault="000C7F61" w:rsidP="000C7F61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148" w:type="dxa"/>
          </w:tcPr>
          <w:p w14:paraId="402943F8" w14:textId="5F252786" w:rsidR="000C7F61" w:rsidRPr="00914E7A" w:rsidRDefault="000C7F61" w:rsidP="000C7F61">
            <w:pPr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H15G</w:t>
            </w:r>
          </w:p>
        </w:tc>
        <w:tc>
          <w:tcPr>
            <w:tcW w:w="952" w:type="dxa"/>
          </w:tcPr>
          <w:p w14:paraId="0A214D13" w14:textId="2F6A17A6" w:rsidR="000C7F61" w:rsidRPr="00914E7A" w:rsidRDefault="000C7F61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0,15</w:t>
            </w:r>
          </w:p>
        </w:tc>
        <w:tc>
          <w:tcPr>
            <w:tcW w:w="832" w:type="dxa"/>
          </w:tcPr>
          <w:p w14:paraId="3A968C6C" w14:textId="1419F839" w:rsidR="000C7F61" w:rsidRPr="00914E7A" w:rsidRDefault="000C7F61" w:rsidP="00691765">
            <w:pPr>
              <w:jc w:val="center"/>
              <w:rPr>
                <w:rFonts w:ascii="Arial" w:hAnsi="Arial" w:cs="Arial"/>
                <w:w w:val="103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3C95DFC1" w14:textId="43547008" w:rsidR="000C7F61" w:rsidRPr="00914E7A" w:rsidRDefault="000C7F61" w:rsidP="000C7F61">
            <w:pPr>
              <w:rPr>
                <w:rFonts w:ascii="Arial" w:hAnsi="Arial" w:cs="Arial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Håndlegging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15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cm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GUL</w:t>
            </w:r>
          </w:p>
        </w:tc>
        <w:tc>
          <w:tcPr>
            <w:tcW w:w="850" w:type="dxa"/>
          </w:tcPr>
          <w:p w14:paraId="5CB5C4C1" w14:textId="195ACE22" w:rsidR="000C7F61" w:rsidRPr="00914E7A" w:rsidRDefault="000C7F61" w:rsidP="000C7F61">
            <w:pPr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15</w:t>
            </w:r>
          </w:p>
        </w:tc>
        <w:tc>
          <w:tcPr>
            <w:tcW w:w="1276" w:type="dxa"/>
          </w:tcPr>
          <w:p w14:paraId="444A118E" w14:textId="4BA29F0E" w:rsidR="000C7F61" w:rsidRPr="00914E7A" w:rsidRDefault="000C7F61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68904E93" w14:textId="38BCB879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03233D04" w14:textId="3AFDD260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0,90</w:t>
            </w:r>
          </w:p>
        </w:tc>
        <w:tc>
          <w:tcPr>
            <w:tcW w:w="723" w:type="dxa"/>
          </w:tcPr>
          <w:p w14:paraId="79E86D3C" w14:textId="367C6D3D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Gul</w:t>
            </w:r>
          </w:p>
        </w:tc>
        <w:tc>
          <w:tcPr>
            <w:tcW w:w="1084" w:type="dxa"/>
          </w:tcPr>
          <w:p w14:paraId="64B38C23" w14:textId="5E77981F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250706BE" w14:textId="77777777" w:rsidTr="00086814">
        <w:trPr>
          <w:trHeight w:val="255"/>
        </w:trPr>
        <w:tc>
          <w:tcPr>
            <w:tcW w:w="1129" w:type="dxa"/>
          </w:tcPr>
          <w:p w14:paraId="376B6B91" w14:textId="199A62BE" w:rsidR="000C7F61" w:rsidRPr="00914E7A" w:rsidRDefault="000C7F61" w:rsidP="000C7F61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77.3215</w:t>
            </w:r>
          </w:p>
        </w:tc>
        <w:tc>
          <w:tcPr>
            <w:tcW w:w="969" w:type="dxa"/>
          </w:tcPr>
          <w:p w14:paraId="2F0A76BD" w14:textId="77777777" w:rsidR="000C7F61" w:rsidRPr="00914E7A" w:rsidRDefault="000C7F61" w:rsidP="000C7F61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148" w:type="dxa"/>
          </w:tcPr>
          <w:p w14:paraId="3F79FB10" w14:textId="52CAE3F2" w:rsidR="000C7F61" w:rsidRPr="00914E7A" w:rsidRDefault="000C7F61" w:rsidP="000C7F61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H10-</w:t>
            </w:r>
            <w:r w:rsidRPr="00914E7A">
              <w:rPr>
                <w:rFonts w:ascii="Arial" w:hAnsi="Arial" w:cs="Arial"/>
                <w:spacing w:val="-10"/>
                <w:sz w:val="17"/>
                <w:szCs w:val="17"/>
              </w:rPr>
              <w:t>5</w:t>
            </w:r>
          </w:p>
        </w:tc>
        <w:tc>
          <w:tcPr>
            <w:tcW w:w="952" w:type="dxa"/>
          </w:tcPr>
          <w:p w14:paraId="45A17CD0" w14:textId="4C979B59" w:rsidR="000C7F61" w:rsidRPr="00914E7A" w:rsidRDefault="000C7F61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0,10</w:t>
            </w:r>
          </w:p>
        </w:tc>
        <w:tc>
          <w:tcPr>
            <w:tcW w:w="832" w:type="dxa"/>
          </w:tcPr>
          <w:p w14:paraId="5F3E15E5" w14:textId="6F2F7667" w:rsidR="000C7F61" w:rsidRPr="00914E7A" w:rsidRDefault="000C7F61" w:rsidP="00691765">
            <w:pPr>
              <w:jc w:val="center"/>
              <w:rPr>
                <w:rFonts w:ascii="Arial" w:hAnsi="Arial" w:cs="Arial"/>
                <w:w w:val="103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6BDAE654" w14:textId="0ADE3BCA" w:rsidR="000C7F61" w:rsidRPr="00914E7A" w:rsidRDefault="000C7F61" w:rsidP="000C7F61">
            <w:pPr>
              <w:rPr>
                <w:rFonts w:ascii="Arial" w:hAnsi="Arial" w:cs="Arial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Rumlefelt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10</w:t>
            </w:r>
            <w:r w:rsidRPr="00914E7A">
              <w:rPr>
                <w:rFonts w:ascii="Arial" w:hAnsi="Arial" w:cs="Arial"/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cm.</w:t>
            </w:r>
          </w:p>
        </w:tc>
        <w:tc>
          <w:tcPr>
            <w:tcW w:w="850" w:type="dxa"/>
          </w:tcPr>
          <w:p w14:paraId="47C3132F" w14:textId="0AA87D4B" w:rsidR="000C7F61" w:rsidRPr="00914E7A" w:rsidRDefault="000C7F61" w:rsidP="000C7F61">
            <w:pPr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10</w:t>
            </w:r>
          </w:p>
        </w:tc>
        <w:tc>
          <w:tcPr>
            <w:tcW w:w="1276" w:type="dxa"/>
          </w:tcPr>
          <w:p w14:paraId="21C3D6DB" w14:textId="7CDB4F9A" w:rsidR="000C7F61" w:rsidRPr="00914E7A" w:rsidRDefault="000C7F61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71164ECC" w14:textId="0489D158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5,00</w:t>
            </w:r>
          </w:p>
        </w:tc>
        <w:tc>
          <w:tcPr>
            <w:tcW w:w="709" w:type="dxa"/>
          </w:tcPr>
          <w:p w14:paraId="7FD9CDA2" w14:textId="3630BCF7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1,00</w:t>
            </w:r>
          </w:p>
        </w:tc>
        <w:tc>
          <w:tcPr>
            <w:tcW w:w="723" w:type="dxa"/>
          </w:tcPr>
          <w:p w14:paraId="61B2C4D9" w14:textId="06CE18B7" w:rsidR="000C7F61" w:rsidRPr="00914E7A" w:rsidRDefault="000C7F61" w:rsidP="00F84206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2236A28F" w14:textId="2B96D4D0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407F27FB" w14:textId="77777777" w:rsidTr="00086814">
        <w:trPr>
          <w:trHeight w:val="255"/>
        </w:trPr>
        <w:tc>
          <w:tcPr>
            <w:tcW w:w="1129" w:type="dxa"/>
          </w:tcPr>
          <w:p w14:paraId="495E065C" w14:textId="692DA7DD" w:rsidR="000C7F61" w:rsidRPr="00914E7A" w:rsidRDefault="000C7F61" w:rsidP="000C7F61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77.3216</w:t>
            </w:r>
          </w:p>
        </w:tc>
        <w:tc>
          <w:tcPr>
            <w:tcW w:w="969" w:type="dxa"/>
          </w:tcPr>
          <w:p w14:paraId="3726E51E" w14:textId="178DC7C4" w:rsidR="000C7F61" w:rsidRPr="00914E7A" w:rsidRDefault="000C7F61" w:rsidP="000C7F61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1014</w:t>
            </w:r>
          </w:p>
        </w:tc>
        <w:tc>
          <w:tcPr>
            <w:tcW w:w="1148" w:type="dxa"/>
          </w:tcPr>
          <w:p w14:paraId="6A3086BD" w14:textId="3535750F" w:rsidR="000C7F61" w:rsidRPr="00914E7A" w:rsidRDefault="000C7F61" w:rsidP="000C7F61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H14-</w:t>
            </w:r>
            <w:r w:rsidRPr="00914E7A">
              <w:rPr>
                <w:rFonts w:ascii="Arial" w:hAnsi="Arial" w:cs="Arial"/>
                <w:spacing w:val="-5"/>
                <w:sz w:val="17"/>
                <w:szCs w:val="17"/>
              </w:rPr>
              <w:t>25</w:t>
            </w:r>
          </w:p>
        </w:tc>
        <w:tc>
          <w:tcPr>
            <w:tcW w:w="952" w:type="dxa"/>
          </w:tcPr>
          <w:p w14:paraId="62ADEE81" w14:textId="5ED88588" w:rsidR="000C7F61" w:rsidRPr="00914E7A" w:rsidRDefault="000C7F61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0,25</w:t>
            </w:r>
          </w:p>
        </w:tc>
        <w:tc>
          <w:tcPr>
            <w:tcW w:w="832" w:type="dxa"/>
          </w:tcPr>
          <w:p w14:paraId="45A3AFA4" w14:textId="33879E61" w:rsidR="000C7F61" w:rsidRPr="00914E7A" w:rsidRDefault="000C7F61" w:rsidP="00691765">
            <w:pPr>
              <w:jc w:val="center"/>
              <w:rPr>
                <w:rFonts w:ascii="Arial" w:hAnsi="Arial" w:cs="Arial"/>
                <w:w w:val="103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33960C2F" w14:textId="74D3BF42" w:rsidR="000C7F61" w:rsidRPr="00914E7A" w:rsidRDefault="000C7F61" w:rsidP="000C7F61">
            <w:pPr>
              <w:rPr>
                <w:rFonts w:ascii="Arial" w:hAnsi="Arial" w:cs="Arial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Skravur</w:t>
            </w:r>
            <w:r w:rsidRPr="00914E7A">
              <w:rPr>
                <w:rFonts w:ascii="Arial" w:hAnsi="Arial" w:cs="Arial"/>
                <w:spacing w:val="-8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25</w:t>
            </w:r>
            <w:r w:rsidRPr="00914E7A">
              <w:rPr>
                <w:rFonts w:ascii="Arial" w:hAnsi="Arial" w:cs="Arial"/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cm</w:t>
            </w:r>
            <w:r w:rsidRPr="00914E7A">
              <w:rPr>
                <w:rFonts w:ascii="Arial" w:hAnsi="Arial" w:cs="Arial"/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850" w:type="dxa"/>
          </w:tcPr>
          <w:p w14:paraId="1E5E263E" w14:textId="7A5D46E0" w:rsidR="000C7F61" w:rsidRPr="00914E7A" w:rsidRDefault="000C7F61" w:rsidP="000C7F61">
            <w:pPr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25</w:t>
            </w:r>
          </w:p>
        </w:tc>
        <w:tc>
          <w:tcPr>
            <w:tcW w:w="1276" w:type="dxa"/>
          </w:tcPr>
          <w:p w14:paraId="1CEDD0B9" w14:textId="677501F9" w:rsidR="000C7F61" w:rsidRPr="00914E7A" w:rsidRDefault="000C7F61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6A6D0586" w14:textId="0ED99E61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7379C7FC" w14:textId="4D9D9873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1,50</w:t>
            </w:r>
          </w:p>
        </w:tc>
        <w:tc>
          <w:tcPr>
            <w:tcW w:w="723" w:type="dxa"/>
          </w:tcPr>
          <w:p w14:paraId="21F9F460" w14:textId="31EE49DF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0D20DB06" w14:textId="1D94BE8A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0CFC13A1" w14:textId="77777777" w:rsidTr="00086814">
        <w:trPr>
          <w:trHeight w:val="255"/>
        </w:trPr>
        <w:tc>
          <w:tcPr>
            <w:tcW w:w="1129" w:type="dxa"/>
          </w:tcPr>
          <w:p w14:paraId="743041DF" w14:textId="3D89D231" w:rsidR="000C7F61" w:rsidRPr="00914E7A" w:rsidRDefault="000C7F61" w:rsidP="000C7F61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77.3217</w:t>
            </w:r>
          </w:p>
        </w:tc>
        <w:tc>
          <w:tcPr>
            <w:tcW w:w="969" w:type="dxa"/>
          </w:tcPr>
          <w:p w14:paraId="7A5BF82D" w14:textId="6B517F4F" w:rsidR="000C7F61" w:rsidRPr="00914E7A" w:rsidRDefault="000C7F61" w:rsidP="000C7F61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1014</w:t>
            </w:r>
          </w:p>
        </w:tc>
        <w:tc>
          <w:tcPr>
            <w:tcW w:w="1148" w:type="dxa"/>
          </w:tcPr>
          <w:p w14:paraId="354CD367" w14:textId="308DEDEA" w:rsidR="000C7F61" w:rsidRPr="00914E7A" w:rsidRDefault="000C7F61" w:rsidP="000C7F61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H14-</w:t>
            </w:r>
            <w:r w:rsidRPr="00914E7A">
              <w:rPr>
                <w:rFonts w:ascii="Arial" w:hAnsi="Arial" w:cs="Arial"/>
                <w:spacing w:val="-5"/>
                <w:sz w:val="17"/>
                <w:szCs w:val="17"/>
              </w:rPr>
              <w:t>25G</w:t>
            </w:r>
          </w:p>
        </w:tc>
        <w:tc>
          <w:tcPr>
            <w:tcW w:w="952" w:type="dxa"/>
          </w:tcPr>
          <w:p w14:paraId="5F56F666" w14:textId="4FECF95B" w:rsidR="000C7F61" w:rsidRPr="00914E7A" w:rsidRDefault="000C7F61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0,25</w:t>
            </w:r>
          </w:p>
        </w:tc>
        <w:tc>
          <w:tcPr>
            <w:tcW w:w="832" w:type="dxa"/>
          </w:tcPr>
          <w:p w14:paraId="26379B0C" w14:textId="5126FF9C" w:rsidR="000C7F61" w:rsidRPr="00914E7A" w:rsidRDefault="000C7F61" w:rsidP="00691765">
            <w:pPr>
              <w:jc w:val="center"/>
              <w:rPr>
                <w:rFonts w:ascii="Arial" w:hAnsi="Arial" w:cs="Arial"/>
                <w:w w:val="103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3E43D5BB" w14:textId="6028DE8F" w:rsidR="000C7F61" w:rsidRPr="00914E7A" w:rsidRDefault="000C7F61" w:rsidP="000C7F61">
            <w:pPr>
              <w:rPr>
                <w:rFonts w:ascii="Arial" w:hAnsi="Arial" w:cs="Arial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Skravur</w:t>
            </w:r>
            <w:r w:rsidRPr="00914E7A">
              <w:rPr>
                <w:rFonts w:ascii="Arial" w:hAnsi="Arial" w:cs="Arial"/>
                <w:spacing w:val="-8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25</w:t>
            </w:r>
            <w:r w:rsidRPr="00914E7A">
              <w:rPr>
                <w:rFonts w:ascii="Arial" w:hAnsi="Arial" w:cs="Arial"/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cm</w:t>
            </w:r>
            <w:r w:rsidRPr="00914E7A">
              <w:rPr>
                <w:rFonts w:ascii="Arial" w:hAnsi="Arial" w:cs="Arial"/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GUL</w:t>
            </w:r>
          </w:p>
        </w:tc>
        <w:tc>
          <w:tcPr>
            <w:tcW w:w="850" w:type="dxa"/>
          </w:tcPr>
          <w:p w14:paraId="4B6B2D84" w14:textId="1AEEFA74" w:rsidR="000C7F61" w:rsidRPr="00914E7A" w:rsidRDefault="000C7F61" w:rsidP="000C7F61">
            <w:pPr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25</w:t>
            </w:r>
          </w:p>
        </w:tc>
        <w:tc>
          <w:tcPr>
            <w:tcW w:w="1276" w:type="dxa"/>
          </w:tcPr>
          <w:p w14:paraId="69BDFED6" w14:textId="5D0AFA32" w:rsidR="000C7F61" w:rsidRPr="00914E7A" w:rsidRDefault="000C7F61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38E6486F" w14:textId="092D4A00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7575AB5A" w14:textId="297CA2D1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1,50</w:t>
            </w:r>
          </w:p>
        </w:tc>
        <w:tc>
          <w:tcPr>
            <w:tcW w:w="723" w:type="dxa"/>
          </w:tcPr>
          <w:p w14:paraId="3E3BA484" w14:textId="2D7EE3F9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Gul</w:t>
            </w:r>
          </w:p>
        </w:tc>
        <w:tc>
          <w:tcPr>
            <w:tcW w:w="1084" w:type="dxa"/>
          </w:tcPr>
          <w:p w14:paraId="11232982" w14:textId="77FC9C33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56645E2D" w14:textId="77777777" w:rsidTr="00086814">
        <w:trPr>
          <w:trHeight w:val="255"/>
        </w:trPr>
        <w:tc>
          <w:tcPr>
            <w:tcW w:w="1129" w:type="dxa"/>
          </w:tcPr>
          <w:p w14:paraId="76633609" w14:textId="637DD809" w:rsidR="000C7F61" w:rsidRPr="00914E7A" w:rsidRDefault="000C7F61" w:rsidP="000C7F61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77.3218</w:t>
            </w:r>
          </w:p>
        </w:tc>
        <w:tc>
          <w:tcPr>
            <w:tcW w:w="969" w:type="dxa"/>
          </w:tcPr>
          <w:p w14:paraId="571CDD65" w14:textId="6DD5BC7D" w:rsidR="000C7F61" w:rsidRPr="00914E7A" w:rsidRDefault="000C7F61" w:rsidP="000C7F61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1014</w:t>
            </w:r>
          </w:p>
        </w:tc>
        <w:tc>
          <w:tcPr>
            <w:tcW w:w="1148" w:type="dxa"/>
          </w:tcPr>
          <w:p w14:paraId="09665BB6" w14:textId="3BAD04D7" w:rsidR="000C7F61" w:rsidRPr="00914E7A" w:rsidRDefault="000C7F61" w:rsidP="000C7F61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H14-</w:t>
            </w:r>
            <w:r w:rsidRPr="00914E7A">
              <w:rPr>
                <w:rFonts w:ascii="Arial" w:hAnsi="Arial" w:cs="Arial"/>
                <w:spacing w:val="-5"/>
                <w:sz w:val="17"/>
                <w:szCs w:val="17"/>
              </w:rPr>
              <w:t>50</w:t>
            </w:r>
          </w:p>
        </w:tc>
        <w:tc>
          <w:tcPr>
            <w:tcW w:w="952" w:type="dxa"/>
          </w:tcPr>
          <w:p w14:paraId="36D91DCC" w14:textId="779F88A4" w:rsidR="000C7F61" w:rsidRPr="00914E7A" w:rsidRDefault="000C7F61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0,50</w:t>
            </w:r>
          </w:p>
        </w:tc>
        <w:tc>
          <w:tcPr>
            <w:tcW w:w="832" w:type="dxa"/>
          </w:tcPr>
          <w:p w14:paraId="4258FC4B" w14:textId="3E49E1EE" w:rsidR="000C7F61" w:rsidRPr="00914E7A" w:rsidRDefault="000C7F61" w:rsidP="00691765">
            <w:pPr>
              <w:jc w:val="center"/>
              <w:rPr>
                <w:rFonts w:ascii="Arial" w:hAnsi="Arial" w:cs="Arial"/>
                <w:w w:val="103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6AD39346" w14:textId="336D4619" w:rsidR="000C7F61" w:rsidRPr="00914E7A" w:rsidRDefault="000C7F61" w:rsidP="000C7F61">
            <w:pPr>
              <w:rPr>
                <w:rFonts w:ascii="Arial" w:hAnsi="Arial" w:cs="Arial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Skravur</w:t>
            </w:r>
            <w:r w:rsidRPr="00914E7A">
              <w:rPr>
                <w:rFonts w:ascii="Arial" w:hAnsi="Arial" w:cs="Arial"/>
                <w:spacing w:val="-8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50</w:t>
            </w:r>
            <w:r w:rsidRPr="00914E7A">
              <w:rPr>
                <w:rFonts w:ascii="Arial" w:hAnsi="Arial" w:cs="Arial"/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cm</w:t>
            </w:r>
            <w:r w:rsidRPr="00914E7A">
              <w:rPr>
                <w:rFonts w:ascii="Arial" w:hAnsi="Arial" w:cs="Arial"/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850" w:type="dxa"/>
          </w:tcPr>
          <w:p w14:paraId="51C5CFF3" w14:textId="0226F05F" w:rsidR="000C7F61" w:rsidRPr="00914E7A" w:rsidRDefault="000C7F61" w:rsidP="000C7F61">
            <w:pPr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50</w:t>
            </w:r>
          </w:p>
        </w:tc>
        <w:tc>
          <w:tcPr>
            <w:tcW w:w="1276" w:type="dxa"/>
          </w:tcPr>
          <w:p w14:paraId="2CC7904B" w14:textId="2AE02456" w:rsidR="000C7F61" w:rsidRPr="00914E7A" w:rsidRDefault="000C7F61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7EF7601D" w14:textId="73DEB715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732F34B0" w14:textId="4222882E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23" w:type="dxa"/>
          </w:tcPr>
          <w:p w14:paraId="75054363" w14:textId="41CF27C0" w:rsidR="000C7F61" w:rsidRPr="00914E7A" w:rsidRDefault="000C7F61" w:rsidP="00F84206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65F72C1E" w14:textId="4334BED3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18EA64FF" w14:textId="77777777" w:rsidTr="00086814">
        <w:trPr>
          <w:trHeight w:val="255"/>
        </w:trPr>
        <w:tc>
          <w:tcPr>
            <w:tcW w:w="1129" w:type="dxa"/>
          </w:tcPr>
          <w:p w14:paraId="547AA943" w14:textId="7331405C" w:rsidR="000C7F61" w:rsidRPr="00914E7A" w:rsidRDefault="000C7F61" w:rsidP="000C7F61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77.3219</w:t>
            </w:r>
          </w:p>
        </w:tc>
        <w:tc>
          <w:tcPr>
            <w:tcW w:w="969" w:type="dxa"/>
          </w:tcPr>
          <w:p w14:paraId="00BC5878" w14:textId="437EEC54" w:rsidR="000C7F61" w:rsidRPr="00914E7A" w:rsidRDefault="000C7F61" w:rsidP="000C7F61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1014</w:t>
            </w:r>
          </w:p>
        </w:tc>
        <w:tc>
          <w:tcPr>
            <w:tcW w:w="1148" w:type="dxa"/>
          </w:tcPr>
          <w:p w14:paraId="549AA100" w14:textId="773D235C" w:rsidR="000C7F61" w:rsidRPr="00914E7A" w:rsidRDefault="000C7F61" w:rsidP="000C7F61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H14-</w:t>
            </w:r>
            <w:r w:rsidRPr="00914E7A">
              <w:rPr>
                <w:rFonts w:ascii="Arial" w:hAnsi="Arial" w:cs="Arial"/>
                <w:spacing w:val="-5"/>
                <w:sz w:val="17"/>
                <w:szCs w:val="17"/>
              </w:rPr>
              <w:t>50G</w:t>
            </w:r>
          </w:p>
        </w:tc>
        <w:tc>
          <w:tcPr>
            <w:tcW w:w="952" w:type="dxa"/>
          </w:tcPr>
          <w:p w14:paraId="4B1F59B0" w14:textId="7F82803F" w:rsidR="000C7F61" w:rsidRPr="00914E7A" w:rsidRDefault="000C7F61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0,50</w:t>
            </w:r>
          </w:p>
        </w:tc>
        <w:tc>
          <w:tcPr>
            <w:tcW w:w="832" w:type="dxa"/>
          </w:tcPr>
          <w:p w14:paraId="0CC08E55" w14:textId="4C7EEC98" w:rsidR="000C7F61" w:rsidRPr="00914E7A" w:rsidRDefault="000C7F61" w:rsidP="00691765">
            <w:pPr>
              <w:jc w:val="center"/>
              <w:rPr>
                <w:rFonts w:ascii="Arial" w:hAnsi="Arial" w:cs="Arial"/>
                <w:w w:val="103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5220FABD" w14:textId="3C4758DD" w:rsidR="000C7F61" w:rsidRPr="00914E7A" w:rsidRDefault="000C7F61" w:rsidP="000C7F61">
            <w:pPr>
              <w:rPr>
                <w:rFonts w:ascii="Arial" w:hAnsi="Arial" w:cs="Arial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Skravur</w:t>
            </w:r>
            <w:r w:rsidRPr="00914E7A">
              <w:rPr>
                <w:rFonts w:ascii="Arial" w:hAnsi="Arial" w:cs="Arial"/>
                <w:spacing w:val="-8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50</w:t>
            </w:r>
            <w:r w:rsidRPr="00914E7A">
              <w:rPr>
                <w:rFonts w:ascii="Arial" w:hAnsi="Arial" w:cs="Arial"/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cm</w:t>
            </w:r>
            <w:r w:rsidRPr="00914E7A">
              <w:rPr>
                <w:rFonts w:ascii="Arial" w:hAnsi="Arial" w:cs="Arial"/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GUL</w:t>
            </w:r>
          </w:p>
        </w:tc>
        <w:tc>
          <w:tcPr>
            <w:tcW w:w="850" w:type="dxa"/>
          </w:tcPr>
          <w:p w14:paraId="564016C6" w14:textId="1828E15E" w:rsidR="000C7F61" w:rsidRPr="00914E7A" w:rsidRDefault="000C7F61" w:rsidP="000C7F61">
            <w:pPr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50</w:t>
            </w:r>
          </w:p>
        </w:tc>
        <w:tc>
          <w:tcPr>
            <w:tcW w:w="1276" w:type="dxa"/>
          </w:tcPr>
          <w:p w14:paraId="73B69C44" w14:textId="735A86C5" w:rsidR="000C7F61" w:rsidRPr="00914E7A" w:rsidRDefault="000C7F61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3F95E3F3" w14:textId="72F13989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7456B5DE" w14:textId="2B393448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23" w:type="dxa"/>
          </w:tcPr>
          <w:p w14:paraId="3D8C08A0" w14:textId="4C977D35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Gul</w:t>
            </w:r>
          </w:p>
        </w:tc>
        <w:tc>
          <w:tcPr>
            <w:tcW w:w="1084" w:type="dxa"/>
          </w:tcPr>
          <w:p w14:paraId="4033A915" w14:textId="6AAB25EE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7928890B" w14:textId="77777777" w:rsidTr="00086814">
        <w:trPr>
          <w:trHeight w:val="255"/>
        </w:trPr>
        <w:tc>
          <w:tcPr>
            <w:tcW w:w="1129" w:type="dxa"/>
          </w:tcPr>
          <w:p w14:paraId="24D7E8DA" w14:textId="231E63A2" w:rsidR="000C7F61" w:rsidRPr="00914E7A" w:rsidRDefault="000C7F61" w:rsidP="000C7F61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77.3221</w:t>
            </w:r>
          </w:p>
        </w:tc>
        <w:tc>
          <w:tcPr>
            <w:tcW w:w="969" w:type="dxa"/>
          </w:tcPr>
          <w:p w14:paraId="0A0CC77E" w14:textId="5FE10269" w:rsidR="000C7F61" w:rsidRPr="00914E7A" w:rsidRDefault="000C7F61" w:rsidP="000C7F61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1014</w:t>
            </w:r>
          </w:p>
        </w:tc>
        <w:tc>
          <w:tcPr>
            <w:tcW w:w="1148" w:type="dxa"/>
          </w:tcPr>
          <w:p w14:paraId="274DED83" w14:textId="562657B3" w:rsidR="000C7F61" w:rsidRPr="00914E7A" w:rsidRDefault="000C7F61" w:rsidP="000C7F61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H14-</w:t>
            </w:r>
            <w:r w:rsidRPr="00914E7A">
              <w:rPr>
                <w:rFonts w:ascii="Arial" w:hAnsi="Arial" w:cs="Arial"/>
                <w:spacing w:val="-10"/>
                <w:sz w:val="17"/>
                <w:szCs w:val="17"/>
              </w:rPr>
              <w:t>G</w:t>
            </w:r>
          </w:p>
        </w:tc>
        <w:tc>
          <w:tcPr>
            <w:tcW w:w="952" w:type="dxa"/>
          </w:tcPr>
          <w:p w14:paraId="739D9207" w14:textId="17FF5AE7" w:rsidR="000C7F61" w:rsidRPr="00914E7A" w:rsidRDefault="000C7F61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1,00</w:t>
            </w:r>
          </w:p>
        </w:tc>
        <w:tc>
          <w:tcPr>
            <w:tcW w:w="832" w:type="dxa"/>
          </w:tcPr>
          <w:p w14:paraId="7EF815C5" w14:textId="3A4F0079" w:rsidR="000C7F61" w:rsidRPr="00914E7A" w:rsidRDefault="000C7F61" w:rsidP="00691765">
            <w:pPr>
              <w:jc w:val="center"/>
              <w:rPr>
                <w:rFonts w:ascii="Arial" w:hAnsi="Arial" w:cs="Arial"/>
                <w:w w:val="103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m2</w:t>
            </w:r>
          </w:p>
        </w:tc>
        <w:tc>
          <w:tcPr>
            <w:tcW w:w="3754" w:type="dxa"/>
          </w:tcPr>
          <w:p w14:paraId="0E6810E5" w14:textId="03D1F069" w:rsidR="000C7F61" w:rsidRPr="00914E7A" w:rsidRDefault="000C7F61" w:rsidP="000C7F61">
            <w:pPr>
              <w:rPr>
                <w:rFonts w:ascii="Arial" w:hAnsi="Arial" w:cs="Arial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Fylt</w:t>
            </w:r>
            <w:r w:rsidRPr="00914E7A">
              <w:rPr>
                <w:rFonts w:ascii="Arial" w:hAnsi="Arial" w:cs="Arial"/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spiss</w:t>
            </w:r>
            <w:r w:rsidRPr="00914E7A">
              <w:rPr>
                <w:rFonts w:ascii="Arial" w:hAnsi="Arial" w:cs="Arial"/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GUL</w:t>
            </w:r>
          </w:p>
        </w:tc>
        <w:tc>
          <w:tcPr>
            <w:tcW w:w="850" w:type="dxa"/>
          </w:tcPr>
          <w:p w14:paraId="495CCB13" w14:textId="77777777" w:rsidR="000C7F61" w:rsidRPr="00914E7A" w:rsidRDefault="000C7F61" w:rsidP="000C7F61">
            <w:pPr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07E7865A" w14:textId="2800A671" w:rsidR="000C7F61" w:rsidRPr="00914E7A" w:rsidRDefault="000C7F61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5819D421" w14:textId="3BFDFCAA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71EBE0FC" w14:textId="19D2E7C4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6,00</w:t>
            </w:r>
          </w:p>
        </w:tc>
        <w:tc>
          <w:tcPr>
            <w:tcW w:w="723" w:type="dxa"/>
          </w:tcPr>
          <w:p w14:paraId="01230C13" w14:textId="4B121428" w:rsidR="000C7F61" w:rsidRPr="00914E7A" w:rsidRDefault="000C7F61" w:rsidP="00F84206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Gul</w:t>
            </w:r>
          </w:p>
        </w:tc>
        <w:tc>
          <w:tcPr>
            <w:tcW w:w="1084" w:type="dxa"/>
          </w:tcPr>
          <w:p w14:paraId="3892F75D" w14:textId="0F9C2717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06610F78" w14:textId="77777777" w:rsidTr="00086814">
        <w:trPr>
          <w:trHeight w:val="255"/>
        </w:trPr>
        <w:tc>
          <w:tcPr>
            <w:tcW w:w="1129" w:type="dxa"/>
          </w:tcPr>
          <w:p w14:paraId="32B53B34" w14:textId="5E77F6B9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77.3222</w:t>
            </w:r>
          </w:p>
        </w:tc>
        <w:tc>
          <w:tcPr>
            <w:tcW w:w="969" w:type="dxa"/>
          </w:tcPr>
          <w:p w14:paraId="6DACFDEC" w14:textId="3B4107AD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1014</w:t>
            </w:r>
          </w:p>
        </w:tc>
        <w:tc>
          <w:tcPr>
            <w:tcW w:w="1148" w:type="dxa"/>
          </w:tcPr>
          <w:p w14:paraId="2096443E" w14:textId="48D043F9" w:rsidR="00914E7A" w:rsidRPr="00914E7A" w:rsidRDefault="00914E7A" w:rsidP="00914E7A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H14-</w:t>
            </w:r>
            <w:r w:rsidRPr="00914E7A">
              <w:rPr>
                <w:rFonts w:ascii="Arial" w:hAnsi="Arial" w:cs="Arial"/>
                <w:spacing w:val="-10"/>
                <w:sz w:val="17"/>
                <w:szCs w:val="17"/>
              </w:rPr>
              <w:t>H</w:t>
            </w:r>
          </w:p>
        </w:tc>
        <w:tc>
          <w:tcPr>
            <w:tcW w:w="952" w:type="dxa"/>
          </w:tcPr>
          <w:p w14:paraId="3FC4BB97" w14:textId="78CC9646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1,00</w:t>
            </w:r>
          </w:p>
        </w:tc>
        <w:tc>
          <w:tcPr>
            <w:tcW w:w="832" w:type="dxa"/>
          </w:tcPr>
          <w:p w14:paraId="795D6B1D" w14:textId="5BADEE12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m2</w:t>
            </w:r>
          </w:p>
        </w:tc>
        <w:tc>
          <w:tcPr>
            <w:tcW w:w="3754" w:type="dxa"/>
          </w:tcPr>
          <w:p w14:paraId="0FE340E2" w14:textId="3A92FF15" w:rsidR="00914E7A" w:rsidRPr="00914E7A" w:rsidRDefault="00914E7A" w:rsidP="00914E7A">
            <w:pPr>
              <w:rPr>
                <w:rFonts w:ascii="Arial" w:hAnsi="Arial" w:cs="Arial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Fylt</w:t>
            </w:r>
            <w:r w:rsidRPr="00914E7A">
              <w:rPr>
                <w:rFonts w:ascii="Arial" w:hAnsi="Arial" w:cs="Arial"/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spiss</w:t>
            </w:r>
            <w:r w:rsidRPr="00914E7A">
              <w:rPr>
                <w:rFonts w:ascii="Arial" w:hAnsi="Arial" w:cs="Arial"/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850" w:type="dxa"/>
          </w:tcPr>
          <w:p w14:paraId="1C3CCFA2" w14:textId="77777777" w:rsidR="00914E7A" w:rsidRPr="00914E7A" w:rsidRDefault="00914E7A" w:rsidP="00914E7A">
            <w:pPr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63F62FCC" w14:textId="34509A9A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76949CEB" w14:textId="1347D4D9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3E54CE38" w14:textId="45BD4693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6,00</w:t>
            </w:r>
          </w:p>
        </w:tc>
        <w:tc>
          <w:tcPr>
            <w:tcW w:w="723" w:type="dxa"/>
          </w:tcPr>
          <w:p w14:paraId="56781515" w14:textId="094942A8" w:rsidR="00914E7A" w:rsidRPr="00914E7A" w:rsidRDefault="00914E7A" w:rsidP="00F84206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57CD9F31" w14:textId="5A8EE4EC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76F692A2" w14:textId="77777777" w:rsidTr="00086814">
        <w:trPr>
          <w:trHeight w:val="255"/>
        </w:trPr>
        <w:tc>
          <w:tcPr>
            <w:tcW w:w="1129" w:type="dxa"/>
          </w:tcPr>
          <w:p w14:paraId="667F67EF" w14:textId="36F10CEC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77.3223</w:t>
            </w:r>
          </w:p>
        </w:tc>
        <w:tc>
          <w:tcPr>
            <w:tcW w:w="969" w:type="dxa"/>
          </w:tcPr>
          <w:p w14:paraId="40C31A89" w14:textId="588995BF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1020</w:t>
            </w:r>
          </w:p>
        </w:tc>
        <w:tc>
          <w:tcPr>
            <w:tcW w:w="1148" w:type="dxa"/>
          </w:tcPr>
          <w:p w14:paraId="17DDC407" w14:textId="31429C53" w:rsidR="00914E7A" w:rsidRPr="00914E7A" w:rsidRDefault="00914E7A" w:rsidP="00914E7A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H20-</w:t>
            </w:r>
            <w:r w:rsidRPr="00914E7A">
              <w:rPr>
                <w:rFonts w:ascii="Arial" w:hAnsi="Arial" w:cs="Arial"/>
                <w:spacing w:val="-5"/>
                <w:sz w:val="17"/>
                <w:szCs w:val="17"/>
              </w:rPr>
              <w:t>25</w:t>
            </w:r>
          </w:p>
        </w:tc>
        <w:tc>
          <w:tcPr>
            <w:tcW w:w="952" w:type="dxa"/>
          </w:tcPr>
          <w:p w14:paraId="31B5F43F" w14:textId="6373F11F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0,25</w:t>
            </w:r>
          </w:p>
        </w:tc>
        <w:tc>
          <w:tcPr>
            <w:tcW w:w="832" w:type="dxa"/>
          </w:tcPr>
          <w:p w14:paraId="2C67D51A" w14:textId="71F60B59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26671379" w14:textId="071E546A" w:rsidR="00914E7A" w:rsidRPr="00914E7A" w:rsidRDefault="00914E7A" w:rsidP="00914E7A">
            <w:pPr>
              <w:rPr>
                <w:rFonts w:ascii="Arial" w:hAnsi="Arial" w:cs="Arial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Stopplinje</w:t>
            </w:r>
            <w:r w:rsidRPr="00914E7A">
              <w:rPr>
                <w:rFonts w:ascii="Arial" w:hAnsi="Arial" w:cs="Arial"/>
                <w:spacing w:val="-11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ved</w:t>
            </w:r>
            <w:r w:rsidRPr="00914E7A">
              <w:rPr>
                <w:rFonts w:ascii="Arial" w:hAnsi="Arial" w:cs="Arial"/>
                <w:spacing w:val="-11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trafikklys</w:t>
            </w:r>
            <w:r w:rsidRPr="00914E7A">
              <w:rPr>
                <w:rFonts w:ascii="Arial" w:hAnsi="Arial" w:cs="Arial"/>
                <w:spacing w:val="-11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25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7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5B62D84E" w14:textId="31991C62" w:rsidR="00914E7A" w:rsidRPr="00914E7A" w:rsidRDefault="00914E7A" w:rsidP="00914E7A">
            <w:pPr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25</w:t>
            </w:r>
          </w:p>
        </w:tc>
        <w:tc>
          <w:tcPr>
            <w:tcW w:w="1276" w:type="dxa"/>
          </w:tcPr>
          <w:p w14:paraId="7A110FE2" w14:textId="59E2A614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7B9B5259" w14:textId="670A3C3B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10B32D46" w14:textId="0EB5A404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1,50</w:t>
            </w:r>
          </w:p>
        </w:tc>
        <w:tc>
          <w:tcPr>
            <w:tcW w:w="723" w:type="dxa"/>
          </w:tcPr>
          <w:p w14:paraId="44DCA388" w14:textId="6961D53D" w:rsidR="00914E7A" w:rsidRPr="00914E7A" w:rsidRDefault="00914E7A" w:rsidP="00F84206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5F7A6EB9" w14:textId="693E704E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5A05FF4E" w14:textId="77777777" w:rsidTr="00086814">
        <w:trPr>
          <w:trHeight w:val="255"/>
        </w:trPr>
        <w:tc>
          <w:tcPr>
            <w:tcW w:w="1129" w:type="dxa"/>
          </w:tcPr>
          <w:p w14:paraId="2F20A7B3" w14:textId="1B6756CD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77.3224</w:t>
            </w:r>
          </w:p>
        </w:tc>
        <w:tc>
          <w:tcPr>
            <w:tcW w:w="969" w:type="dxa"/>
          </w:tcPr>
          <w:p w14:paraId="12CE48A9" w14:textId="6679B09D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1020</w:t>
            </w:r>
          </w:p>
        </w:tc>
        <w:tc>
          <w:tcPr>
            <w:tcW w:w="1148" w:type="dxa"/>
          </w:tcPr>
          <w:p w14:paraId="0EC62B94" w14:textId="65797570" w:rsidR="00914E7A" w:rsidRPr="00914E7A" w:rsidRDefault="00914E7A" w:rsidP="00914E7A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H20-</w:t>
            </w:r>
            <w:r w:rsidRPr="00914E7A">
              <w:rPr>
                <w:rFonts w:ascii="Arial" w:hAnsi="Arial" w:cs="Arial"/>
                <w:spacing w:val="-5"/>
                <w:sz w:val="17"/>
                <w:szCs w:val="17"/>
              </w:rPr>
              <w:t>50</w:t>
            </w:r>
          </w:p>
        </w:tc>
        <w:tc>
          <w:tcPr>
            <w:tcW w:w="952" w:type="dxa"/>
          </w:tcPr>
          <w:p w14:paraId="6382785F" w14:textId="7F9B33EF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0,50</w:t>
            </w:r>
          </w:p>
        </w:tc>
        <w:tc>
          <w:tcPr>
            <w:tcW w:w="832" w:type="dxa"/>
          </w:tcPr>
          <w:p w14:paraId="1F50C9C7" w14:textId="00244766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79599508" w14:textId="0AD3B301" w:rsidR="00914E7A" w:rsidRPr="00914E7A" w:rsidRDefault="00914E7A" w:rsidP="00914E7A">
            <w:pPr>
              <w:rPr>
                <w:rFonts w:ascii="Arial" w:hAnsi="Arial" w:cs="Arial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Stopplinje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ved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stoppskilt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50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7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7CB74784" w14:textId="7686E183" w:rsidR="00914E7A" w:rsidRPr="00914E7A" w:rsidRDefault="00914E7A" w:rsidP="00914E7A">
            <w:pPr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50</w:t>
            </w:r>
          </w:p>
        </w:tc>
        <w:tc>
          <w:tcPr>
            <w:tcW w:w="1276" w:type="dxa"/>
          </w:tcPr>
          <w:p w14:paraId="1E3F9DA6" w14:textId="2F8656FE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098FA52D" w14:textId="4FC414EE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66C067D7" w14:textId="3063D351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23" w:type="dxa"/>
          </w:tcPr>
          <w:p w14:paraId="7E5CA1A8" w14:textId="00AE90A3" w:rsidR="00914E7A" w:rsidRPr="00914E7A" w:rsidRDefault="00914E7A" w:rsidP="00F84206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42B2A237" w14:textId="43EF7842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67F9ADF1" w14:textId="77777777" w:rsidTr="00086814">
        <w:trPr>
          <w:trHeight w:val="255"/>
        </w:trPr>
        <w:tc>
          <w:tcPr>
            <w:tcW w:w="1129" w:type="dxa"/>
          </w:tcPr>
          <w:p w14:paraId="39723861" w14:textId="7092DC00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77.3225</w:t>
            </w:r>
          </w:p>
        </w:tc>
        <w:tc>
          <w:tcPr>
            <w:tcW w:w="969" w:type="dxa"/>
          </w:tcPr>
          <w:p w14:paraId="6DE9ABF0" w14:textId="4D0EE9F4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1022</w:t>
            </w:r>
          </w:p>
        </w:tc>
        <w:tc>
          <w:tcPr>
            <w:tcW w:w="1148" w:type="dxa"/>
          </w:tcPr>
          <w:p w14:paraId="38761A10" w14:textId="50321C84" w:rsidR="00914E7A" w:rsidRPr="00914E7A" w:rsidRDefault="00914E7A" w:rsidP="00914E7A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H22</w:t>
            </w:r>
          </w:p>
        </w:tc>
        <w:tc>
          <w:tcPr>
            <w:tcW w:w="952" w:type="dxa"/>
          </w:tcPr>
          <w:p w14:paraId="25D2A5AA" w14:textId="2D7CDCDB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0,15</w:t>
            </w:r>
          </w:p>
        </w:tc>
        <w:tc>
          <w:tcPr>
            <w:tcW w:w="832" w:type="dxa"/>
          </w:tcPr>
          <w:p w14:paraId="1D2A3A09" w14:textId="2A317C6D" w:rsidR="00914E7A" w:rsidRPr="00914E7A" w:rsidRDefault="00914E7A" w:rsidP="00691765">
            <w:pPr>
              <w:jc w:val="center"/>
              <w:rPr>
                <w:rFonts w:ascii="Arial" w:hAnsi="Arial" w:cs="Arial"/>
                <w:w w:val="103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7801257C" w14:textId="477F2449" w:rsidR="00914E7A" w:rsidRPr="00914E7A" w:rsidRDefault="00914E7A" w:rsidP="00914E7A">
            <w:pPr>
              <w:rPr>
                <w:rFonts w:ascii="Arial" w:hAnsi="Arial" w:cs="Arial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Vikelinje</w:t>
            </w:r>
          </w:p>
        </w:tc>
        <w:tc>
          <w:tcPr>
            <w:tcW w:w="850" w:type="dxa"/>
          </w:tcPr>
          <w:p w14:paraId="5F080B6B" w14:textId="77777777" w:rsidR="00914E7A" w:rsidRPr="00914E7A" w:rsidRDefault="00914E7A" w:rsidP="00914E7A">
            <w:pPr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52AAEDFF" w14:textId="739FD151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02793F95" w14:textId="552E1798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0088F8D8" w14:textId="644C1622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0,90</w:t>
            </w:r>
          </w:p>
        </w:tc>
        <w:tc>
          <w:tcPr>
            <w:tcW w:w="723" w:type="dxa"/>
          </w:tcPr>
          <w:p w14:paraId="21BF356A" w14:textId="55F9F01D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3F70DDCC" w14:textId="707D7999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5784B3B7" w14:textId="77777777" w:rsidTr="00086814">
        <w:trPr>
          <w:trHeight w:val="255"/>
        </w:trPr>
        <w:tc>
          <w:tcPr>
            <w:tcW w:w="1129" w:type="dxa"/>
          </w:tcPr>
          <w:p w14:paraId="468F8576" w14:textId="18EF63CD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77.3226</w:t>
            </w:r>
          </w:p>
        </w:tc>
        <w:tc>
          <w:tcPr>
            <w:tcW w:w="969" w:type="dxa"/>
          </w:tcPr>
          <w:p w14:paraId="0AFFD9DC" w14:textId="32D46DAA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1024</w:t>
            </w:r>
          </w:p>
        </w:tc>
        <w:tc>
          <w:tcPr>
            <w:tcW w:w="1148" w:type="dxa"/>
          </w:tcPr>
          <w:p w14:paraId="1455862C" w14:textId="1A7FE375" w:rsidR="00914E7A" w:rsidRPr="00914E7A" w:rsidRDefault="00914E7A" w:rsidP="00914E7A">
            <w:pPr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H24</w:t>
            </w:r>
          </w:p>
        </w:tc>
        <w:tc>
          <w:tcPr>
            <w:tcW w:w="952" w:type="dxa"/>
          </w:tcPr>
          <w:p w14:paraId="3008F0C5" w14:textId="3745CB08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0,50</w:t>
            </w:r>
          </w:p>
        </w:tc>
        <w:tc>
          <w:tcPr>
            <w:tcW w:w="832" w:type="dxa"/>
          </w:tcPr>
          <w:p w14:paraId="6209848A" w14:textId="0B8ACF58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222E8D35" w14:textId="674129D9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Gangfelt</w:t>
            </w:r>
          </w:p>
        </w:tc>
        <w:tc>
          <w:tcPr>
            <w:tcW w:w="850" w:type="dxa"/>
          </w:tcPr>
          <w:p w14:paraId="6EEBF362" w14:textId="49EF6397" w:rsidR="00914E7A" w:rsidRPr="00914E7A" w:rsidRDefault="00914E7A" w:rsidP="00914E7A">
            <w:pPr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50</w:t>
            </w:r>
          </w:p>
        </w:tc>
        <w:tc>
          <w:tcPr>
            <w:tcW w:w="1276" w:type="dxa"/>
          </w:tcPr>
          <w:p w14:paraId="6CE4DB3A" w14:textId="7FCC780F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22BB3E2D" w14:textId="6226E057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044D12CD" w14:textId="0879646B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23" w:type="dxa"/>
          </w:tcPr>
          <w:p w14:paraId="1BD6FCC5" w14:textId="340E052F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21ABD12F" w14:textId="18E9AB47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3BBD546E" w14:textId="77777777" w:rsidTr="00086814">
        <w:trPr>
          <w:trHeight w:val="255"/>
        </w:trPr>
        <w:tc>
          <w:tcPr>
            <w:tcW w:w="1129" w:type="dxa"/>
          </w:tcPr>
          <w:p w14:paraId="532E9B7F" w14:textId="695CE2CA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77.3227</w:t>
            </w:r>
          </w:p>
        </w:tc>
        <w:tc>
          <w:tcPr>
            <w:tcW w:w="969" w:type="dxa"/>
          </w:tcPr>
          <w:p w14:paraId="3E103A31" w14:textId="2B754FA1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1026</w:t>
            </w:r>
          </w:p>
        </w:tc>
        <w:tc>
          <w:tcPr>
            <w:tcW w:w="1148" w:type="dxa"/>
          </w:tcPr>
          <w:p w14:paraId="0F954897" w14:textId="4E7C8AB6" w:rsidR="00914E7A" w:rsidRPr="00914E7A" w:rsidRDefault="00914E7A" w:rsidP="00914E7A">
            <w:pPr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Chks</w:t>
            </w:r>
          </w:p>
        </w:tc>
        <w:tc>
          <w:tcPr>
            <w:tcW w:w="952" w:type="dxa"/>
          </w:tcPr>
          <w:p w14:paraId="6D0E73B6" w14:textId="1AE23CF0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0,25</w:t>
            </w:r>
          </w:p>
        </w:tc>
        <w:tc>
          <w:tcPr>
            <w:tcW w:w="832" w:type="dxa"/>
          </w:tcPr>
          <w:p w14:paraId="5E7A096C" w14:textId="74488E56" w:rsidR="00914E7A" w:rsidRPr="00914E7A" w:rsidRDefault="00914E7A" w:rsidP="00691765">
            <w:pPr>
              <w:jc w:val="center"/>
              <w:rPr>
                <w:rFonts w:ascii="Arial" w:hAnsi="Arial" w:cs="Arial"/>
                <w:w w:val="103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0AC85B44" w14:textId="1E898091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Sykkelkryssing</w:t>
            </w:r>
          </w:p>
        </w:tc>
        <w:tc>
          <w:tcPr>
            <w:tcW w:w="850" w:type="dxa"/>
          </w:tcPr>
          <w:p w14:paraId="4361E9D0" w14:textId="1C15EFF4" w:rsidR="00914E7A" w:rsidRPr="00914E7A" w:rsidRDefault="00914E7A" w:rsidP="00914E7A">
            <w:pPr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50x50</w:t>
            </w:r>
          </w:p>
        </w:tc>
        <w:tc>
          <w:tcPr>
            <w:tcW w:w="1276" w:type="dxa"/>
          </w:tcPr>
          <w:p w14:paraId="1E53AD8D" w14:textId="10A31CBD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0B35BDA9" w14:textId="5C9241DF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27B9C228" w14:textId="71F5DF3A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1,50</w:t>
            </w:r>
          </w:p>
        </w:tc>
        <w:tc>
          <w:tcPr>
            <w:tcW w:w="723" w:type="dxa"/>
          </w:tcPr>
          <w:p w14:paraId="1C5A3021" w14:textId="00819E66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4AF53349" w14:textId="07A658F2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3E0B761E" w14:textId="77777777" w:rsidTr="00086814">
        <w:trPr>
          <w:trHeight w:val="255"/>
        </w:trPr>
        <w:tc>
          <w:tcPr>
            <w:tcW w:w="1129" w:type="dxa"/>
          </w:tcPr>
          <w:p w14:paraId="20FC3C8C" w14:textId="58BF43EC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77.3228</w:t>
            </w:r>
          </w:p>
        </w:tc>
        <w:tc>
          <w:tcPr>
            <w:tcW w:w="969" w:type="dxa"/>
          </w:tcPr>
          <w:p w14:paraId="07AB8979" w14:textId="3C9DAB92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1027</w:t>
            </w:r>
          </w:p>
        </w:tc>
        <w:tc>
          <w:tcPr>
            <w:tcW w:w="1148" w:type="dxa"/>
          </w:tcPr>
          <w:p w14:paraId="5AC5ACCA" w14:textId="07CBDD0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Chkf</w:t>
            </w:r>
          </w:p>
        </w:tc>
        <w:tc>
          <w:tcPr>
            <w:tcW w:w="952" w:type="dxa"/>
          </w:tcPr>
          <w:p w14:paraId="6C82A64F" w14:textId="32EB18FB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0,25</w:t>
            </w:r>
          </w:p>
        </w:tc>
        <w:tc>
          <w:tcPr>
            <w:tcW w:w="832" w:type="dxa"/>
          </w:tcPr>
          <w:p w14:paraId="6B33183D" w14:textId="002A1AF2" w:rsidR="00914E7A" w:rsidRPr="00914E7A" w:rsidRDefault="00914E7A" w:rsidP="00691765">
            <w:pPr>
              <w:jc w:val="center"/>
              <w:rPr>
                <w:rFonts w:ascii="Arial" w:hAnsi="Arial" w:cs="Arial"/>
                <w:w w:val="103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2235B999" w14:textId="6A586D82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Sjakkmønster,</w:t>
            </w:r>
            <w:r w:rsidRPr="00914E7A">
              <w:rPr>
                <w:rFonts w:ascii="Arial" w:hAnsi="Arial" w:cs="Arial"/>
                <w:spacing w:val="33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2"/>
                <w:sz w:val="17"/>
                <w:szCs w:val="17"/>
              </w:rPr>
              <w:t>farsthump</w:t>
            </w:r>
          </w:p>
        </w:tc>
        <w:tc>
          <w:tcPr>
            <w:tcW w:w="850" w:type="dxa"/>
          </w:tcPr>
          <w:p w14:paraId="021DE98B" w14:textId="5D6E0BE3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50x50</w:t>
            </w:r>
          </w:p>
        </w:tc>
        <w:tc>
          <w:tcPr>
            <w:tcW w:w="1276" w:type="dxa"/>
          </w:tcPr>
          <w:p w14:paraId="50952D7F" w14:textId="61CAEEC3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05FF3D3B" w14:textId="41368CE0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2BDCAD9E" w14:textId="64C745A3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1,50</w:t>
            </w:r>
          </w:p>
        </w:tc>
        <w:tc>
          <w:tcPr>
            <w:tcW w:w="723" w:type="dxa"/>
          </w:tcPr>
          <w:p w14:paraId="4BFD4E2E" w14:textId="4BC77D5E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4FAD1500" w14:textId="3F21625B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5C874DCF" w14:textId="77777777" w:rsidTr="00086814">
        <w:trPr>
          <w:trHeight w:val="255"/>
        </w:trPr>
        <w:tc>
          <w:tcPr>
            <w:tcW w:w="1129" w:type="dxa"/>
          </w:tcPr>
          <w:p w14:paraId="13FDD1E2" w14:textId="4DC0F6AF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77.3229</w:t>
            </w:r>
          </w:p>
        </w:tc>
        <w:tc>
          <w:tcPr>
            <w:tcW w:w="969" w:type="dxa"/>
          </w:tcPr>
          <w:p w14:paraId="0B6974EA" w14:textId="7EC47468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1034</w:t>
            </w:r>
          </w:p>
        </w:tc>
        <w:tc>
          <w:tcPr>
            <w:tcW w:w="1148" w:type="dxa"/>
          </w:tcPr>
          <w:p w14:paraId="67B6F61E" w14:textId="51B2BC02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1034R</w:t>
            </w:r>
          </w:p>
        </w:tc>
        <w:tc>
          <w:tcPr>
            <w:tcW w:w="952" w:type="dxa"/>
          </w:tcPr>
          <w:p w14:paraId="710CD72E" w14:textId="50E366E0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1,40</w:t>
            </w:r>
          </w:p>
        </w:tc>
        <w:tc>
          <w:tcPr>
            <w:tcW w:w="832" w:type="dxa"/>
          </w:tcPr>
          <w:p w14:paraId="14A7EA56" w14:textId="3EEE8A86" w:rsidR="00914E7A" w:rsidRPr="00914E7A" w:rsidRDefault="00914E7A" w:rsidP="00691765">
            <w:pPr>
              <w:jc w:val="center"/>
              <w:rPr>
                <w:rFonts w:ascii="Arial" w:hAnsi="Arial" w:cs="Arial"/>
                <w:w w:val="103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08D5AB01" w14:textId="604506C7" w:rsidR="00914E7A" w:rsidRPr="00914E7A" w:rsidRDefault="00914E7A" w:rsidP="00914E7A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Kjørefeltspil,</w:t>
            </w:r>
            <w:r w:rsidRPr="00914E7A">
              <w:rPr>
                <w:rFonts w:ascii="Arial" w:hAnsi="Arial" w:cs="Arial"/>
                <w:spacing w:val="5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rett</w:t>
            </w:r>
            <w:r w:rsidRPr="00914E7A">
              <w:rPr>
                <w:rFonts w:ascii="Arial" w:hAnsi="Arial" w:cs="Arial"/>
                <w:spacing w:val="5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≤60</w:t>
            </w:r>
          </w:p>
        </w:tc>
        <w:tc>
          <w:tcPr>
            <w:tcW w:w="850" w:type="dxa"/>
          </w:tcPr>
          <w:p w14:paraId="080DFCF7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1BAE3AAB" w14:textId="5321E0CD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060D68AC" w14:textId="55B9F083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4B754AF3" w14:textId="594CBBD6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8,40</w:t>
            </w:r>
          </w:p>
        </w:tc>
        <w:tc>
          <w:tcPr>
            <w:tcW w:w="723" w:type="dxa"/>
          </w:tcPr>
          <w:p w14:paraId="6DC93C84" w14:textId="6FCEF04F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5C2397E7" w14:textId="70E5F24B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372C117B" w14:textId="77777777" w:rsidTr="00086814">
        <w:trPr>
          <w:trHeight w:val="255"/>
        </w:trPr>
        <w:tc>
          <w:tcPr>
            <w:tcW w:w="1129" w:type="dxa"/>
          </w:tcPr>
          <w:p w14:paraId="1CC8C1E1" w14:textId="30A77154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77.3231</w:t>
            </w:r>
          </w:p>
        </w:tc>
        <w:tc>
          <w:tcPr>
            <w:tcW w:w="969" w:type="dxa"/>
          </w:tcPr>
          <w:p w14:paraId="5CC28A29" w14:textId="22B36E99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1034</w:t>
            </w:r>
          </w:p>
        </w:tc>
        <w:tc>
          <w:tcPr>
            <w:tcW w:w="1148" w:type="dxa"/>
          </w:tcPr>
          <w:p w14:paraId="2E3B344B" w14:textId="58A69735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1034H/V</w:t>
            </w:r>
          </w:p>
        </w:tc>
        <w:tc>
          <w:tcPr>
            <w:tcW w:w="952" w:type="dxa"/>
          </w:tcPr>
          <w:p w14:paraId="3051DC37" w14:textId="0A03ABDE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1,60</w:t>
            </w:r>
          </w:p>
        </w:tc>
        <w:tc>
          <w:tcPr>
            <w:tcW w:w="832" w:type="dxa"/>
          </w:tcPr>
          <w:p w14:paraId="4F7A01F2" w14:textId="49E50E6F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16A98432" w14:textId="7367874C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Kjørefeltspil,</w:t>
            </w:r>
            <w:r w:rsidRPr="00914E7A">
              <w:rPr>
                <w:rFonts w:ascii="Arial" w:hAnsi="Arial" w:cs="Arial"/>
                <w:spacing w:val="19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z w:val="17"/>
                <w:szCs w:val="17"/>
              </w:rPr>
              <w:t>bøyd</w:t>
            </w:r>
            <w:r w:rsidRPr="00914E7A">
              <w:rPr>
                <w:rFonts w:ascii="Arial" w:hAnsi="Arial" w:cs="Arial"/>
                <w:spacing w:val="19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5"/>
                <w:sz w:val="17"/>
                <w:szCs w:val="17"/>
              </w:rPr>
              <w:t>≤60</w:t>
            </w:r>
          </w:p>
        </w:tc>
        <w:tc>
          <w:tcPr>
            <w:tcW w:w="850" w:type="dxa"/>
          </w:tcPr>
          <w:p w14:paraId="00413F7F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622D89A1" w14:textId="65BE59AE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0805E2EC" w14:textId="528357C7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64DF3C24" w14:textId="13CB58E5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9,60</w:t>
            </w:r>
          </w:p>
        </w:tc>
        <w:tc>
          <w:tcPr>
            <w:tcW w:w="723" w:type="dxa"/>
          </w:tcPr>
          <w:p w14:paraId="63132B0F" w14:textId="7B1DF65F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7167D38F" w14:textId="478188A8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6A3F2EF6" w14:textId="77777777" w:rsidTr="00086814">
        <w:trPr>
          <w:trHeight w:val="255"/>
        </w:trPr>
        <w:tc>
          <w:tcPr>
            <w:tcW w:w="1129" w:type="dxa"/>
          </w:tcPr>
          <w:p w14:paraId="5EA5CA6B" w14:textId="14F99179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77.3232</w:t>
            </w:r>
          </w:p>
        </w:tc>
        <w:tc>
          <w:tcPr>
            <w:tcW w:w="969" w:type="dxa"/>
          </w:tcPr>
          <w:p w14:paraId="195341B7" w14:textId="454E9D55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1034</w:t>
            </w:r>
          </w:p>
        </w:tc>
        <w:tc>
          <w:tcPr>
            <w:tcW w:w="1148" w:type="dxa"/>
          </w:tcPr>
          <w:p w14:paraId="2A0CD0F7" w14:textId="73F69F91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1034VH</w:t>
            </w:r>
          </w:p>
        </w:tc>
        <w:tc>
          <w:tcPr>
            <w:tcW w:w="952" w:type="dxa"/>
          </w:tcPr>
          <w:p w14:paraId="48B95225" w14:textId="575467C6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2,45</w:t>
            </w:r>
          </w:p>
        </w:tc>
        <w:tc>
          <w:tcPr>
            <w:tcW w:w="832" w:type="dxa"/>
          </w:tcPr>
          <w:p w14:paraId="08913B0C" w14:textId="5C1DF88F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4692FA86" w14:textId="04D579CB" w:rsidR="00914E7A" w:rsidRPr="00914E7A" w:rsidRDefault="00914E7A" w:rsidP="00914E7A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Kjørefeltspil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dobbel</w:t>
            </w:r>
            <w:r w:rsidRPr="00914E7A">
              <w:rPr>
                <w:rFonts w:ascii="Arial" w:hAnsi="Arial" w:cs="Arial"/>
                <w:spacing w:val="3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≤60</w:t>
            </w:r>
          </w:p>
        </w:tc>
        <w:tc>
          <w:tcPr>
            <w:tcW w:w="850" w:type="dxa"/>
          </w:tcPr>
          <w:p w14:paraId="0FA1C53E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4C1897D7" w14:textId="0CAE0D2F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6685F569" w14:textId="0C3C6C8A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3C24A2F9" w14:textId="051CA0E9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14,70</w:t>
            </w:r>
          </w:p>
        </w:tc>
        <w:tc>
          <w:tcPr>
            <w:tcW w:w="723" w:type="dxa"/>
          </w:tcPr>
          <w:p w14:paraId="648CFE86" w14:textId="3655B5A7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100D533E" w14:textId="1126AB8D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6DEDFE3D" w14:textId="77777777" w:rsidTr="00086814">
        <w:trPr>
          <w:trHeight w:val="255"/>
        </w:trPr>
        <w:tc>
          <w:tcPr>
            <w:tcW w:w="1129" w:type="dxa"/>
          </w:tcPr>
          <w:p w14:paraId="2398DEE1" w14:textId="5E3F6856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77.3233</w:t>
            </w:r>
          </w:p>
        </w:tc>
        <w:tc>
          <w:tcPr>
            <w:tcW w:w="969" w:type="dxa"/>
          </w:tcPr>
          <w:p w14:paraId="3AAB327C" w14:textId="4192A6F3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1034</w:t>
            </w:r>
          </w:p>
        </w:tc>
        <w:tc>
          <w:tcPr>
            <w:tcW w:w="1148" w:type="dxa"/>
          </w:tcPr>
          <w:p w14:paraId="54BC833B" w14:textId="321B8DD9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1034RV/RH</w:t>
            </w:r>
          </w:p>
        </w:tc>
        <w:tc>
          <w:tcPr>
            <w:tcW w:w="952" w:type="dxa"/>
          </w:tcPr>
          <w:p w14:paraId="5F035383" w14:textId="661D81F1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2,29</w:t>
            </w:r>
          </w:p>
        </w:tc>
        <w:tc>
          <w:tcPr>
            <w:tcW w:w="832" w:type="dxa"/>
          </w:tcPr>
          <w:p w14:paraId="1DA7A3B4" w14:textId="150ED8AA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4340056F" w14:textId="759AAAA0" w:rsidR="00914E7A" w:rsidRPr="00914E7A" w:rsidRDefault="00914E7A" w:rsidP="00914E7A">
            <w:pPr>
              <w:rPr>
                <w:rFonts w:ascii="Arial" w:hAnsi="Arial" w:cs="Arial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Kjørefeltspil</w:t>
            </w:r>
            <w:r w:rsidRPr="00914E7A">
              <w:rPr>
                <w:rFonts w:ascii="Arial" w:hAnsi="Arial" w:cs="Arial"/>
                <w:spacing w:val="24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z w:val="17"/>
                <w:szCs w:val="17"/>
              </w:rPr>
              <w:t>dobbel</w:t>
            </w:r>
            <w:r w:rsidRPr="00914E7A">
              <w:rPr>
                <w:rFonts w:ascii="Arial" w:hAnsi="Arial" w:cs="Arial"/>
                <w:spacing w:val="2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z w:val="17"/>
                <w:szCs w:val="17"/>
              </w:rPr>
              <w:t>venstre-høyre</w:t>
            </w:r>
            <w:r w:rsidRPr="00914E7A">
              <w:rPr>
                <w:rFonts w:ascii="Arial" w:hAnsi="Arial" w:cs="Arial"/>
                <w:spacing w:val="27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5"/>
                <w:sz w:val="17"/>
                <w:szCs w:val="17"/>
              </w:rPr>
              <w:t>≤60</w:t>
            </w:r>
          </w:p>
        </w:tc>
        <w:tc>
          <w:tcPr>
            <w:tcW w:w="850" w:type="dxa"/>
          </w:tcPr>
          <w:p w14:paraId="0A1D5363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2214AB33" w14:textId="4990B728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0DF879C7" w14:textId="4FCF5D43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10648E41" w14:textId="6139A41C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13,74</w:t>
            </w:r>
          </w:p>
        </w:tc>
        <w:tc>
          <w:tcPr>
            <w:tcW w:w="723" w:type="dxa"/>
          </w:tcPr>
          <w:p w14:paraId="7CB2079C" w14:textId="7B59BF07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54DAEE1F" w14:textId="3D026F39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5EFB1304" w14:textId="77777777" w:rsidTr="00086814">
        <w:trPr>
          <w:trHeight w:val="255"/>
        </w:trPr>
        <w:tc>
          <w:tcPr>
            <w:tcW w:w="1129" w:type="dxa"/>
          </w:tcPr>
          <w:p w14:paraId="70ECFBE3" w14:textId="611558B8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77.3234</w:t>
            </w:r>
          </w:p>
        </w:tc>
        <w:tc>
          <w:tcPr>
            <w:tcW w:w="969" w:type="dxa"/>
          </w:tcPr>
          <w:p w14:paraId="4E8830D2" w14:textId="0AF963A3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1034</w:t>
            </w:r>
          </w:p>
        </w:tc>
        <w:tc>
          <w:tcPr>
            <w:tcW w:w="1148" w:type="dxa"/>
          </w:tcPr>
          <w:p w14:paraId="59C5BDC8" w14:textId="1C70210F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1034R</w:t>
            </w:r>
          </w:p>
        </w:tc>
        <w:tc>
          <w:tcPr>
            <w:tcW w:w="952" w:type="dxa"/>
          </w:tcPr>
          <w:p w14:paraId="120E852A" w14:textId="14B102CF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1,90</w:t>
            </w:r>
          </w:p>
        </w:tc>
        <w:tc>
          <w:tcPr>
            <w:tcW w:w="832" w:type="dxa"/>
          </w:tcPr>
          <w:p w14:paraId="52175820" w14:textId="65C5882D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649CA27B" w14:textId="66062367" w:rsidR="00914E7A" w:rsidRPr="00914E7A" w:rsidRDefault="00914E7A" w:rsidP="00914E7A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Kjørefeltspil,</w:t>
            </w:r>
            <w:r w:rsidRPr="00914E7A">
              <w:rPr>
                <w:rFonts w:ascii="Arial" w:hAnsi="Arial" w:cs="Arial"/>
                <w:spacing w:val="5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rett</w:t>
            </w:r>
            <w:r w:rsidRPr="00914E7A">
              <w:rPr>
                <w:rFonts w:ascii="Arial" w:hAnsi="Arial" w:cs="Arial"/>
                <w:spacing w:val="5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&gt;60</w:t>
            </w:r>
          </w:p>
        </w:tc>
        <w:tc>
          <w:tcPr>
            <w:tcW w:w="850" w:type="dxa"/>
          </w:tcPr>
          <w:p w14:paraId="6812473C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2043C0FC" w14:textId="14890654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624F4482" w14:textId="67C48B2C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16041B93" w14:textId="7A1BFBD6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11,40</w:t>
            </w:r>
          </w:p>
        </w:tc>
        <w:tc>
          <w:tcPr>
            <w:tcW w:w="723" w:type="dxa"/>
          </w:tcPr>
          <w:p w14:paraId="36A2A2E8" w14:textId="1E992D51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18506338" w14:textId="756C378B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13E4492E" w14:textId="77777777" w:rsidTr="00086814">
        <w:trPr>
          <w:trHeight w:val="255"/>
        </w:trPr>
        <w:tc>
          <w:tcPr>
            <w:tcW w:w="1129" w:type="dxa"/>
          </w:tcPr>
          <w:p w14:paraId="7692F16A" w14:textId="37D81698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77.3235</w:t>
            </w:r>
          </w:p>
        </w:tc>
        <w:tc>
          <w:tcPr>
            <w:tcW w:w="969" w:type="dxa"/>
          </w:tcPr>
          <w:p w14:paraId="7E445568" w14:textId="77E7977D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1034</w:t>
            </w:r>
          </w:p>
        </w:tc>
        <w:tc>
          <w:tcPr>
            <w:tcW w:w="1148" w:type="dxa"/>
          </w:tcPr>
          <w:p w14:paraId="1E8D782F" w14:textId="0AAB8130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1034H/V</w:t>
            </w:r>
          </w:p>
        </w:tc>
        <w:tc>
          <w:tcPr>
            <w:tcW w:w="952" w:type="dxa"/>
          </w:tcPr>
          <w:p w14:paraId="3448713A" w14:textId="7087BBC4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3,15</w:t>
            </w:r>
          </w:p>
        </w:tc>
        <w:tc>
          <w:tcPr>
            <w:tcW w:w="832" w:type="dxa"/>
          </w:tcPr>
          <w:p w14:paraId="5A2C82DA" w14:textId="223B4A49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78A4DBA7" w14:textId="579DA491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Kjørefeltspil,</w:t>
            </w:r>
            <w:r w:rsidRPr="00914E7A">
              <w:rPr>
                <w:rFonts w:ascii="Arial" w:hAnsi="Arial" w:cs="Arial"/>
                <w:spacing w:val="19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z w:val="17"/>
                <w:szCs w:val="17"/>
              </w:rPr>
              <w:t>bøyd</w:t>
            </w:r>
            <w:r w:rsidRPr="00914E7A">
              <w:rPr>
                <w:rFonts w:ascii="Arial" w:hAnsi="Arial" w:cs="Arial"/>
                <w:spacing w:val="19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5"/>
                <w:sz w:val="17"/>
                <w:szCs w:val="17"/>
              </w:rPr>
              <w:t>&gt;60</w:t>
            </w:r>
          </w:p>
        </w:tc>
        <w:tc>
          <w:tcPr>
            <w:tcW w:w="850" w:type="dxa"/>
          </w:tcPr>
          <w:p w14:paraId="678B9C89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7201322C" w14:textId="55BF248B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32EEAC3C" w14:textId="20E9C87B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09524328" w14:textId="43BCE44F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18,90</w:t>
            </w:r>
          </w:p>
        </w:tc>
        <w:tc>
          <w:tcPr>
            <w:tcW w:w="723" w:type="dxa"/>
          </w:tcPr>
          <w:p w14:paraId="33E70257" w14:textId="408F8B6F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40518EE9" w14:textId="5DE4E7E8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6C6A9563" w14:textId="77777777" w:rsidTr="00086814">
        <w:trPr>
          <w:trHeight w:val="255"/>
        </w:trPr>
        <w:tc>
          <w:tcPr>
            <w:tcW w:w="1129" w:type="dxa"/>
          </w:tcPr>
          <w:p w14:paraId="674CE7E9" w14:textId="4FF1D513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77.3236</w:t>
            </w:r>
          </w:p>
        </w:tc>
        <w:tc>
          <w:tcPr>
            <w:tcW w:w="969" w:type="dxa"/>
          </w:tcPr>
          <w:p w14:paraId="0C69B5B5" w14:textId="0B881924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1034</w:t>
            </w:r>
          </w:p>
        </w:tc>
        <w:tc>
          <w:tcPr>
            <w:tcW w:w="1148" w:type="dxa"/>
          </w:tcPr>
          <w:p w14:paraId="4E6C8EFC" w14:textId="7F392861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1034VH</w:t>
            </w:r>
          </w:p>
        </w:tc>
        <w:tc>
          <w:tcPr>
            <w:tcW w:w="952" w:type="dxa"/>
          </w:tcPr>
          <w:p w14:paraId="35B63629" w14:textId="4ECF1B2E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2,13</w:t>
            </w:r>
          </w:p>
        </w:tc>
        <w:tc>
          <w:tcPr>
            <w:tcW w:w="832" w:type="dxa"/>
          </w:tcPr>
          <w:p w14:paraId="2A4889DA" w14:textId="7A529CFB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3BDD4A8F" w14:textId="4E5D5141" w:rsidR="00914E7A" w:rsidRPr="00914E7A" w:rsidRDefault="00914E7A" w:rsidP="00914E7A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Kjørefeltspil</w:t>
            </w:r>
            <w:r w:rsidRPr="00914E7A">
              <w:rPr>
                <w:rFonts w:ascii="Arial" w:hAnsi="Arial" w:cs="Arial"/>
                <w:spacing w:val="22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z w:val="17"/>
                <w:szCs w:val="17"/>
              </w:rPr>
              <w:t>dobbel</w:t>
            </w:r>
            <w:r w:rsidRPr="00914E7A">
              <w:rPr>
                <w:rFonts w:ascii="Arial" w:hAnsi="Arial" w:cs="Arial"/>
                <w:spacing w:val="23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5"/>
                <w:sz w:val="17"/>
                <w:szCs w:val="17"/>
              </w:rPr>
              <w:t>&gt;60</w:t>
            </w:r>
          </w:p>
        </w:tc>
        <w:tc>
          <w:tcPr>
            <w:tcW w:w="850" w:type="dxa"/>
          </w:tcPr>
          <w:p w14:paraId="33822C0A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23E0382D" w14:textId="6D02FF0E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6BD7E731" w14:textId="26FFB120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54CD42A1" w14:textId="3A3AE7FA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12,78</w:t>
            </w:r>
          </w:p>
        </w:tc>
        <w:tc>
          <w:tcPr>
            <w:tcW w:w="723" w:type="dxa"/>
          </w:tcPr>
          <w:p w14:paraId="6181EFD4" w14:textId="00E22303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50DA93F2" w14:textId="7E65DE9C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54D2C88A" w14:textId="77777777" w:rsidTr="00086814">
        <w:trPr>
          <w:trHeight w:val="255"/>
        </w:trPr>
        <w:tc>
          <w:tcPr>
            <w:tcW w:w="1129" w:type="dxa"/>
          </w:tcPr>
          <w:p w14:paraId="2A77796D" w14:textId="35644B3F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77.3237</w:t>
            </w:r>
          </w:p>
        </w:tc>
        <w:tc>
          <w:tcPr>
            <w:tcW w:w="969" w:type="dxa"/>
          </w:tcPr>
          <w:p w14:paraId="447A0B30" w14:textId="63A7860D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1034</w:t>
            </w:r>
          </w:p>
        </w:tc>
        <w:tc>
          <w:tcPr>
            <w:tcW w:w="1148" w:type="dxa"/>
          </w:tcPr>
          <w:p w14:paraId="190BF9F2" w14:textId="2CCE9C95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1034RV/RH</w:t>
            </w:r>
          </w:p>
        </w:tc>
        <w:tc>
          <w:tcPr>
            <w:tcW w:w="952" w:type="dxa"/>
          </w:tcPr>
          <w:p w14:paraId="7B8073A8" w14:textId="0D59BD46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2,93</w:t>
            </w:r>
          </w:p>
        </w:tc>
        <w:tc>
          <w:tcPr>
            <w:tcW w:w="832" w:type="dxa"/>
          </w:tcPr>
          <w:p w14:paraId="09E1DD76" w14:textId="46BEE24C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38F99ADC" w14:textId="23FC5C78" w:rsidR="00914E7A" w:rsidRPr="00914E7A" w:rsidRDefault="00914E7A" w:rsidP="00914E7A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Kjørefeltspil</w:t>
            </w:r>
            <w:r w:rsidRPr="00914E7A">
              <w:rPr>
                <w:rFonts w:ascii="Arial" w:hAnsi="Arial" w:cs="Arial"/>
                <w:spacing w:val="2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z w:val="17"/>
                <w:szCs w:val="17"/>
              </w:rPr>
              <w:t>dobbel</w:t>
            </w:r>
            <w:r w:rsidRPr="00914E7A">
              <w:rPr>
                <w:rFonts w:ascii="Arial" w:hAnsi="Arial" w:cs="Arial"/>
                <w:spacing w:val="2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z w:val="17"/>
                <w:szCs w:val="17"/>
              </w:rPr>
              <w:t>venstre-høyre</w:t>
            </w:r>
            <w:r w:rsidRPr="00914E7A">
              <w:rPr>
                <w:rFonts w:ascii="Arial" w:hAnsi="Arial" w:cs="Arial"/>
                <w:spacing w:val="2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5"/>
                <w:sz w:val="17"/>
                <w:szCs w:val="17"/>
              </w:rPr>
              <w:t>&gt;60</w:t>
            </w:r>
          </w:p>
        </w:tc>
        <w:tc>
          <w:tcPr>
            <w:tcW w:w="850" w:type="dxa"/>
          </w:tcPr>
          <w:p w14:paraId="5AB6BD17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2F810D06" w14:textId="23743FC9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04DD67B7" w14:textId="3DBFD3D7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3CE0845D" w14:textId="032EC670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17,58</w:t>
            </w:r>
          </w:p>
        </w:tc>
        <w:tc>
          <w:tcPr>
            <w:tcW w:w="723" w:type="dxa"/>
          </w:tcPr>
          <w:p w14:paraId="0C42B60F" w14:textId="347F564F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764F21DB" w14:textId="141EE135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41026A67" w14:textId="77777777" w:rsidTr="00086814">
        <w:trPr>
          <w:trHeight w:val="255"/>
        </w:trPr>
        <w:tc>
          <w:tcPr>
            <w:tcW w:w="1129" w:type="dxa"/>
          </w:tcPr>
          <w:p w14:paraId="6DE6D4EF" w14:textId="14B8C378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77.3238</w:t>
            </w:r>
          </w:p>
        </w:tc>
        <w:tc>
          <w:tcPr>
            <w:tcW w:w="969" w:type="dxa"/>
          </w:tcPr>
          <w:p w14:paraId="4B83D5A0" w14:textId="0F2F821A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1034</w:t>
            </w:r>
          </w:p>
        </w:tc>
        <w:tc>
          <w:tcPr>
            <w:tcW w:w="1148" w:type="dxa"/>
          </w:tcPr>
          <w:p w14:paraId="1BA73E42" w14:textId="2C9ED911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XH34-</w:t>
            </w:r>
            <w:r w:rsidRPr="00914E7A">
              <w:rPr>
                <w:rFonts w:ascii="Arial" w:hAnsi="Arial" w:cs="Arial"/>
                <w:spacing w:val="-10"/>
                <w:sz w:val="17"/>
                <w:szCs w:val="17"/>
              </w:rPr>
              <w:t>S</w:t>
            </w:r>
          </w:p>
        </w:tc>
        <w:tc>
          <w:tcPr>
            <w:tcW w:w="952" w:type="dxa"/>
          </w:tcPr>
          <w:p w14:paraId="7A0C295D" w14:textId="64FA2ECD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0,20</w:t>
            </w:r>
          </w:p>
        </w:tc>
        <w:tc>
          <w:tcPr>
            <w:tcW w:w="832" w:type="dxa"/>
          </w:tcPr>
          <w:p w14:paraId="3F9BC840" w14:textId="6CE24F34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565E15A4" w14:textId="41056AD6" w:rsidR="00914E7A" w:rsidRPr="00914E7A" w:rsidRDefault="00914E7A" w:rsidP="00914E7A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Kjørefeltspil</w:t>
            </w:r>
            <w:r w:rsidRPr="00914E7A">
              <w:rPr>
                <w:rFonts w:ascii="Arial" w:hAnsi="Arial" w:cs="Arial"/>
                <w:spacing w:val="27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z w:val="17"/>
                <w:szCs w:val="17"/>
              </w:rPr>
              <w:t>sykkeltrafikk</w:t>
            </w:r>
            <w:r w:rsidRPr="00914E7A">
              <w:rPr>
                <w:rFonts w:ascii="Arial" w:hAnsi="Arial" w:cs="Arial"/>
                <w:spacing w:val="27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4"/>
                <w:sz w:val="17"/>
                <w:szCs w:val="17"/>
              </w:rPr>
              <w:t>rett</w:t>
            </w:r>
          </w:p>
        </w:tc>
        <w:tc>
          <w:tcPr>
            <w:tcW w:w="850" w:type="dxa"/>
          </w:tcPr>
          <w:p w14:paraId="72711EF9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78BE33F5" w14:textId="07E071C8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33DC47CC" w14:textId="4879B78F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24BB3873" w14:textId="0083C1BE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1,21</w:t>
            </w:r>
          </w:p>
        </w:tc>
        <w:tc>
          <w:tcPr>
            <w:tcW w:w="723" w:type="dxa"/>
          </w:tcPr>
          <w:p w14:paraId="3D71575D" w14:textId="59AC52DD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40315E7B" w14:textId="42F3D502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6FD82B79" w14:textId="77777777" w:rsidTr="00086814">
        <w:trPr>
          <w:trHeight w:val="255"/>
        </w:trPr>
        <w:tc>
          <w:tcPr>
            <w:tcW w:w="1129" w:type="dxa"/>
          </w:tcPr>
          <w:p w14:paraId="0CAC8D94" w14:textId="5308C19C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77.3239</w:t>
            </w:r>
          </w:p>
        </w:tc>
        <w:tc>
          <w:tcPr>
            <w:tcW w:w="969" w:type="dxa"/>
          </w:tcPr>
          <w:p w14:paraId="52C015F8" w14:textId="11F852DE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1034</w:t>
            </w:r>
          </w:p>
        </w:tc>
        <w:tc>
          <w:tcPr>
            <w:tcW w:w="1148" w:type="dxa"/>
          </w:tcPr>
          <w:p w14:paraId="2E17B591" w14:textId="7E8FD647" w:rsidR="00914E7A" w:rsidRPr="00914E7A" w:rsidRDefault="00914E7A" w:rsidP="00914E7A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XH34-</w:t>
            </w:r>
            <w:r w:rsidRPr="00914E7A">
              <w:rPr>
                <w:rFonts w:ascii="Arial" w:hAnsi="Arial" w:cs="Arial"/>
                <w:spacing w:val="-5"/>
                <w:sz w:val="17"/>
                <w:szCs w:val="17"/>
              </w:rPr>
              <w:t>S2v</w:t>
            </w:r>
          </w:p>
        </w:tc>
        <w:tc>
          <w:tcPr>
            <w:tcW w:w="952" w:type="dxa"/>
          </w:tcPr>
          <w:p w14:paraId="5E9D59C9" w14:textId="6F1C5481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0,34</w:t>
            </w:r>
          </w:p>
        </w:tc>
        <w:tc>
          <w:tcPr>
            <w:tcW w:w="832" w:type="dxa"/>
          </w:tcPr>
          <w:p w14:paraId="558A5341" w14:textId="2CE2DCAA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36A8B948" w14:textId="16382CB8" w:rsidR="00914E7A" w:rsidRPr="00914E7A" w:rsidRDefault="00914E7A" w:rsidP="00914E7A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Kjørefeltspil</w:t>
            </w:r>
            <w:r w:rsidRPr="00914E7A">
              <w:rPr>
                <w:rFonts w:ascii="Arial" w:hAnsi="Arial" w:cs="Arial"/>
                <w:spacing w:val="29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z w:val="17"/>
                <w:szCs w:val="17"/>
              </w:rPr>
              <w:t>sykkeltrafikk</w:t>
            </w:r>
            <w:r w:rsidRPr="00914E7A">
              <w:rPr>
                <w:rFonts w:ascii="Arial" w:hAnsi="Arial" w:cs="Arial"/>
                <w:spacing w:val="29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z w:val="17"/>
                <w:szCs w:val="17"/>
              </w:rPr>
              <w:t>2-</w:t>
            </w:r>
            <w:r w:rsidRPr="00914E7A">
              <w:rPr>
                <w:rFonts w:ascii="Arial" w:hAnsi="Arial" w:cs="Arial"/>
                <w:spacing w:val="-4"/>
                <w:sz w:val="17"/>
                <w:szCs w:val="17"/>
              </w:rPr>
              <w:t>veis</w:t>
            </w:r>
          </w:p>
        </w:tc>
        <w:tc>
          <w:tcPr>
            <w:tcW w:w="850" w:type="dxa"/>
          </w:tcPr>
          <w:p w14:paraId="01D8E2BD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787F2F7E" w14:textId="041842D9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424DF5E1" w14:textId="31C9348F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43DE81F1" w14:textId="0EF20E7F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2,04</w:t>
            </w:r>
          </w:p>
        </w:tc>
        <w:tc>
          <w:tcPr>
            <w:tcW w:w="723" w:type="dxa"/>
          </w:tcPr>
          <w:p w14:paraId="4A2BE626" w14:textId="7722C89E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1129135A" w14:textId="0C77553B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5CE7D67D" w14:textId="77777777" w:rsidTr="00086814">
        <w:trPr>
          <w:trHeight w:val="255"/>
        </w:trPr>
        <w:tc>
          <w:tcPr>
            <w:tcW w:w="1129" w:type="dxa"/>
          </w:tcPr>
          <w:p w14:paraId="6CC872EB" w14:textId="451C67EE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77.3241</w:t>
            </w:r>
          </w:p>
        </w:tc>
        <w:tc>
          <w:tcPr>
            <w:tcW w:w="969" w:type="dxa"/>
          </w:tcPr>
          <w:p w14:paraId="60ED9F67" w14:textId="6DCBEC3A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1034</w:t>
            </w:r>
          </w:p>
        </w:tc>
        <w:tc>
          <w:tcPr>
            <w:tcW w:w="1148" w:type="dxa"/>
          </w:tcPr>
          <w:p w14:paraId="170910E8" w14:textId="433253F2" w:rsidR="00914E7A" w:rsidRPr="00914E7A" w:rsidRDefault="00914E7A" w:rsidP="00914E7A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XH34-</w:t>
            </w:r>
            <w:r w:rsidRPr="00914E7A">
              <w:rPr>
                <w:rFonts w:ascii="Arial" w:hAnsi="Arial" w:cs="Arial"/>
                <w:spacing w:val="-5"/>
                <w:sz w:val="17"/>
                <w:szCs w:val="17"/>
              </w:rPr>
              <w:t>SB</w:t>
            </w:r>
          </w:p>
        </w:tc>
        <w:tc>
          <w:tcPr>
            <w:tcW w:w="952" w:type="dxa"/>
          </w:tcPr>
          <w:p w14:paraId="51DA49A1" w14:textId="7CCB53E3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0,23</w:t>
            </w:r>
          </w:p>
        </w:tc>
        <w:tc>
          <w:tcPr>
            <w:tcW w:w="832" w:type="dxa"/>
          </w:tcPr>
          <w:p w14:paraId="3E478BEA" w14:textId="1F5E17AA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59CF7576" w14:textId="77BE9352" w:rsidR="00914E7A" w:rsidRPr="00914E7A" w:rsidRDefault="00914E7A" w:rsidP="00914E7A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Kjørefeltspil</w:t>
            </w:r>
            <w:r w:rsidRPr="00914E7A">
              <w:rPr>
                <w:rFonts w:ascii="Arial" w:hAnsi="Arial" w:cs="Arial"/>
                <w:spacing w:val="26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z w:val="17"/>
                <w:szCs w:val="17"/>
              </w:rPr>
              <w:t>sykkeltrafikk</w:t>
            </w:r>
            <w:r w:rsidRPr="00914E7A">
              <w:rPr>
                <w:rFonts w:ascii="Arial" w:hAnsi="Arial" w:cs="Arial"/>
                <w:spacing w:val="27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4"/>
                <w:sz w:val="17"/>
                <w:szCs w:val="17"/>
              </w:rPr>
              <w:t>bøyd</w:t>
            </w:r>
          </w:p>
        </w:tc>
        <w:tc>
          <w:tcPr>
            <w:tcW w:w="850" w:type="dxa"/>
          </w:tcPr>
          <w:p w14:paraId="06DA0776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755CFA4D" w14:textId="6526A454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0AFB6445" w14:textId="167B07F4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69426E20" w14:textId="08ECE287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1,38</w:t>
            </w:r>
          </w:p>
        </w:tc>
        <w:tc>
          <w:tcPr>
            <w:tcW w:w="723" w:type="dxa"/>
          </w:tcPr>
          <w:p w14:paraId="3487B145" w14:textId="02BB0214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54A87044" w14:textId="5B4B731C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2E4BA86B" w14:textId="77777777" w:rsidTr="00086814">
        <w:trPr>
          <w:trHeight w:val="255"/>
        </w:trPr>
        <w:tc>
          <w:tcPr>
            <w:tcW w:w="1129" w:type="dxa"/>
          </w:tcPr>
          <w:p w14:paraId="7754B7E7" w14:textId="2788E5FE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77.3242</w:t>
            </w:r>
          </w:p>
        </w:tc>
        <w:tc>
          <w:tcPr>
            <w:tcW w:w="969" w:type="dxa"/>
          </w:tcPr>
          <w:p w14:paraId="08201980" w14:textId="49EC0D70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1034</w:t>
            </w:r>
          </w:p>
        </w:tc>
        <w:tc>
          <w:tcPr>
            <w:tcW w:w="1148" w:type="dxa"/>
          </w:tcPr>
          <w:p w14:paraId="527EEB49" w14:textId="7FCC60CE" w:rsidR="00914E7A" w:rsidRPr="00914E7A" w:rsidRDefault="00914E7A" w:rsidP="00914E7A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H34-</w:t>
            </w:r>
            <w:r w:rsidRPr="00914E7A">
              <w:rPr>
                <w:rFonts w:ascii="Arial" w:hAnsi="Arial" w:cs="Arial"/>
                <w:spacing w:val="-10"/>
                <w:sz w:val="17"/>
                <w:szCs w:val="17"/>
              </w:rPr>
              <w:t>F</w:t>
            </w:r>
          </w:p>
        </w:tc>
        <w:tc>
          <w:tcPr>
            <w:tcW w:w="952" w:type="dxa"/>
          </w:tcPr>
          <w:p w14:paraId="6A153AAA" w14:textId="5EAAC28F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2,30</w:t>
            </w:r>
          </w:p>
        </w:tc>
        <w:tc>
          <w:tcPr>
            <w:tcW w:w="832" w:type="dxa"/>
          </w:tcPr>
          <w:p w14:paraId="4B788238" w14:textId="57F6CE60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69287ED9" w14:textId="32581E54" w:rsidR="00914E7A" w:rsidRPr="00914E7A" w:rsidRDefault="00914E7A" w:rsidP="00914E7A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Feltskiftepil</w:t>
            </w:r>
          </w:p>
        </w:tc>
        <w:tc>
          <w:tcPr>
            <w:tcW w:w="850" w:type="dxa"/>
          </w:tcPr>
          <w:p w14:paraId="5197493C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33E16D0C" w14:textId="7990541B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6A212E90" w14:textId="30F7769D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160435EA" w14:textId="208E209B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13,80</w:t>
            </w:r>
          </w:p>
        </w:tc>
        <w:tc>
          <w:tcPr>
            <w:tcW w:w="723" w:type="dxa"/>
          </w:tcPr>
          <w:p w14:paraId="3A94FF31" w14:textId="07859D4C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010EC296" w14:textId="2BF02EEC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692AD184" w14:textId="77777777" w:rsidTr="00086814">
        <w:trPr>
          <w:trHeight w:val="255"/>
        </w:trPr>
        <w:tc>
          <w:tcPr>
            <w:tcW w:w="1129" w:type="dxa"/>
          </w:tcPr>
          <w:p w14:paraId="3244C52C" w14:textId="2AB492FD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77.3243</w:t>
            </w:r>
          </w:p>
        </w:tc>
        <w:tc>
          <w:tcPr>
            <w:tcW w:w="969" w:type="dxa"/>
          </w:tcPr>
          <w:p w14:paraId="134D0646" w14:textId="6C77CC2C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1034</w:t>
            </w:r>
          </w:p>
        </w:tc>
        <w:tc>
          <w:tcPr>
            <w:tcW w:w="1148" w:type="dxa"/>
          </w:tcPr>
          <w:p w14:paraId="0CF66461" w14:textId="4AE0B323" w:rsidR="00914E7A" w:rsidRPr="00914E7A" w:rsidRDefault="00914E7A" w:rsidP="00914E7A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XH34-</w:t>
            </w:r>
            <w:r w:rsidRPr="00914E7A">
              <w:rPr>
                <w:rFonts w:ascii="Arial" w:hAnsi="Arial" w:cs="Arial"/>
                <w:spacing w:val="-10"/>
                <w:sz w:val="17"/>
                <w:szCs w:val="17"/>
              </w:rPr>
              <w:t>M</w:t>
            </w:r>
          </w:p>
        </w:tc>
        <w:tc>
          <w:tcPr>
            <w:tcW w:w="952" w:type="dxa"/>
          </w:tcPr>
          <w:p w14:paraId="63759283" w14:textId="77777777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832" w:type="dxa"/>
          </w:tcPr>
          <w:p w14:paraId="30828B0D" w14:textId="294528FF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1B1D34F0" w14:textId="5D428BF6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Minirundkjøring,</w:t>
            </w:r>
            <w:r w:rsidRPr="00914E7A">
              <w:rPr>
                <w:rFonts w:ascii="Arial" w:hAnsi="Arial" w:cs="Arial"/>
                <w:spacing w:val="38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2"/>
                <w:sz w:val="17"/>
                <w:szCs w:val="17"/>
              </w:rPr>
              <w:t>retningspil</w:t>
            </w:r>
          </w:p>
        </w:tc>
        <w:tc>
          <w:tcPr>
            <w:tcW w:w="850" w:type="dxa"/>
          </w:tcPr>
          <w:p w14:paraId="4A848C0A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59FD45F4" w14:textId="5D004797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6471982D" w14:textId="6EC742EB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74E7DDD2" w14:textId="6D5F341E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0,00</w:t>
            </w:r>
          </w:p>
        </w:tc>
        <w:tc>
          <w:tcPr>
            <w:tcW w:w="723" w:type="dxa"/>
          </w:tcPr>
          <w:p w14:paraId="7E35BB92" w14:textId="785F61C0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6E69BAA9" w14:textId="7E35F084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1FEEE39C" w14:textId="77777777" w:rsidTr="00086814">
        <w:trPr>
          <w:trHeight w:val="255"/>
        </w:trPr>
        <w:tc>
          <w:tcPr>
            <w:tcW w:w="1129" w:type="dxa"/>
          </w:tcPr>
          <w:p w14:paraId="01A22CAF" w14:textId="2A9E91BE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lastRenderedPageBreak/>
              <w:t>77.3244</w:t>
            </w:r>
          </w:p>
        </w:tc>
        <w:tc>
          <w:tcPr>
            <w:tcW w:w="969" w:type="dxa"/>
          </w:tcPr>
          <w:p w14:paraId="4598E11C" w14:textId="2049F719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1036</w:t>
            </w:r>
          </w:p>
        </w:tc>
        <w:tc>
          <w:tcPr>
            <w:tcW w:w="1148" w:type="dxa"/>
          </w:tcPr>
          <w:p w14:paraId="1500CE1A" w14:textId="50994216" w:rsidR="00914E7A" w:rsidRPr="00914E7A" w:rsidRDefault="00914E7A" w:rsidP="00914E7A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XH36</w:t>
            </w:r>
          </w:p>
        </w:tc>
        <w:tc>
          <w:tcPr>
            <w:tcW w:w="952" w:type="dxa"/>
          </w:tcPr>
          <w:p w14:paraId="5AEF877F" w14:textId="22893530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1,07</w:t>
            </w:r>
          </w:p>
        </w:tc>
        <w:tc>
          <w:tcPr>
            <w:tcW w:w="832" w:type="dxa"/>
          </w:tcPr>
          <w:p w14:paraId="322DFAFD" w14:textId="04CA3B32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29028C4F" w14:textId="5D4DAEF3" w:rsidR="00914E7A" w:rsidRPr="00914E7A" w:rsidRDefault="00914E7A" w:rsidP="00914E7A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Vikesymbol</w:t>
            </w:r>
          </w:p>
        </w:tc>
        <w:tc>
          <w:tcPr>
            <w:tcW w:w="850" w:type="dxa"/>
          </w:tcPr>
          <w:p w14:paraId="61CD88B7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2502C267" w14:textId="083D8C8D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75E8AECC" w14:textId="3C45C2C2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7A86CFF3" w14:textId="5B4D5588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6,42</w:t>
            </w:r>
          </w:p>
        </w:tc>
        <w:tc>
          <w:tcPr>
            <w:tcW w:w="723" w:type="dxa"/>
          </w:tcPr>
          <w:p w14:paraId="20E4A99F" w14:textId="40D72011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7F4BF47A" w14:textId="17F607F7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47659226" w14:textId="77777777" w:rsidTr="00086814">
        <w:trPr>
          <w:trHeight w:val="255"/>
        </w:trPr>
        <w:tc>
          <w:tcPr>
            <w:tcW w:w="1129" w:type="dxa"/>
          </w:tcPr>
          <w:p w14:paraId="7D2C232F" w14:textId="1EA490B3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77.3245</w:t>
            </w:r>
          </w:p>
        </w:tc>
        <w:tc>
          <w:tcPr>
            <w:tcW w:w="969" w:type="dxa"/>
          </w:tcPr>
          <w:p w14:paraId="214EB8FD" w14:textId="2A4FF52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1037</w:t>
            </w:r>
          </w:p>
        </w:tc>
        <w:tc>
          <w:tcPr>
            <w:tcW w:w="1148" w:type="dxa"/>
          </w:tcPr>
          <w:p w14:paraId="641B7F93" w14:textId="587C8FA4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XH37</w:t>
            </w:r>
          </w:p>
        </w:tc>
        <w:tc>
          <w:tcPr>
            <w:tcW w:w="952" w:type="dxa"/>
          </w:tcPr>
          <w:p w14:paraId="0DFA170D" w14:textId="77777777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832" w:type="dxa"/>
          </w:tcPr>
          <w:p w14:paraId="4E530FBC" w14:textId="3D9F6271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638F7A1C" w14:textId="2690570E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Gangsymbol</w:t>
            </w:r>
          </w:p>
        </w:tc>
        <w:tc>
          <w:tcPr>
            <w:tcW w:w="850" w:type="dxa"/>
          </w:tcPr>
          <w:p w14:paraId="124C63B5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1799E0F0" w14:textId="0A686AF0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055703EC" w14:textId="62DB2B2A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763E3911" w14:textId="0D13CA05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0,00</w:t>
            </w:r>
          </w:p>
        </w:tc>
        <w:tc>
          <w:tcPr>
            <w:tcW w:w="723" w:type="dxa"/>
          </w:tcPr>
          <w:p w14:paraId="4C203431" w14:textId="4B39DA89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0A7F0EC0" w14:textId="0581A6DE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2A6970" w:rsidRPr="00914E7A" w14:paraId="01AE3D8B" w14:textId="77777777" w:rsidTr="00F11259">
        <w:trPr>
          <w:trHeight w:val="255"/>
        </w:trPr>
        <w:tc>
          <w:tcPr>
            <w:tcW w:w="1129" w:type="dxa"/>
            <w:shd w:val="clear" w:color="auto" w:fill="auto"/>
          </w:tcPr>
          <w:p w14:paraId="1797948E" w14:textId="05C7668A" w:rsidR="002A6970" w:rsidRPr="00F11259" w:rsidRDefault="002A6970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F11259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77.3246</w:t>
            </w:r>
          </w:p>
        </w:tc>
        <w:tc>
          <w:tcPr>
            <w:tcW w:w="969" w:type="dxa"/>
            <w:shd w:val="clear" w:color="auto" w:fill="auto"/>
          </w:tcPr>
          <w:p w14:paraId="2D2ABA31" w14:textId="3F1F1AC9" w:rsidR="002A6970" w:rsidRPr="00F11259" w:rsidRDefault="00A172FD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F11259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1038</w:t>
            </w:r>
          </w:p>
        </w:tc>
        <w:tc>
          <w:tcPr>
            <w:tcW w:w="1148" w:type="dxa"/>
            <w:shd w:val="clear" w:color="auto" w:fill="auto"/>
          </w:tcPr>
          <w:p w14:paraId="5B35C2E4" w14:textId="0DBF15B9" w:rsidR="002A6970" w:rsidRPr="00F11259" w:rsidRDefault="00C56DA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F11259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XH38</w:t>
            </w:r>
          </w:p>
        </w:tc>
        <w:tc>
          <w:tcPr>
            <w:tcW w:w="952" w:type="dxa"/>
            <w:shd w:val="clear" w:color="auto" w:fill="auto"/>
          </w:tcPr>
          <w:p w14:paraId="38827D8B" w14:textId="77777777" w:rsidR="002A6970" w:rsidRPr="00F11259" w:rsidRDefault="002A6970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832" w:type="dxa"/>
            <w:shd w:val="clear" w:color="auto" w:fill="auto"/>
          </w:tcPr>
          <w:p w14:paraId="011719BD" w14:textId="2055DAF5" w:rsidR="002A6970" w:rsidRPr="00F11259" w:rsidRDefault="00A172FD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F11259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  <w:shd w:val="clear" w:color="auto" w:fill="auto"/>
          </w:tcPr>
          <w:p w14:paraId="6E430BC6" w14:textId="4ECFE2AF" w:rsidR="002A6970" w:rsidRPr="00F11259" w:rsidRDefault="00C56DA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F11259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Delesymbol</w:t>
            </w:r>
          </w:p>
        </w:tc>
        <w:tc>
          <w:tcPr>
            <w:tcW w:w="850" w:type="dxa"/>
            <w:shd w:val="clear" w:color="auto" w:fill="auto"/>
          </w:tcPr>
          <w:p w14:paraId="1D2799E7" w14:textId="77777777" w:rsidR="002A6970" w:rsidRPr="00F11259" w:rsidRDefault="002A6970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  <w:shd w:val="clear" w:color="auto" w:fill="auto"/>
          </w:tcPr>
          <w:p w14:paraId="1347F263" w14:textId="0889AB74" w:rsidR="002A6970" w:rsidRPr="00F11259" w:rsidRDefault="00C56DA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F11259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  <w:shd w:val="clear" w:color="auto" w:fill="auto"/>
          </w:tcPr>
          <w:p w14:paraId="4A2A6DAC" w14:textId="12095F18" w:rsidR="002A6970" w:rsidRPr="00F11259" w:rsidRDefault="00283F84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F11259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  <w:shd w:val="clear" w:color="auto" w:fill="auto"/>
          </w:tcPr>
          <w:p w14:paraId="58BE31AE" w14:textId="47FB6A36" w:rsidR="002A6970" w:rsidRPr="00F11259" w:rsidRDefault="00283F84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F11259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0,00</w:t>
            </w:r>
          </w:p>
        </w:tc>
        <w:tc>
          <w:tcPr>
            <w:tcW w:w="723" w:type="dxa"/>
            <w:shd w:val="clear" w:color="auto" w:fill="auto"/>
          </w:tcPr>
          <w:p w14:paraId="1384C405" w14:textId="25259246" w:rsidR="002A6970" w:rsidRPr="00F11259" w:rsidRDefault="00283F84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F11259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  <w:shd w:val="clear" w:color="auto" w:fill="auto"/>
          </w:tcPr>
          <w:p w14:paraId="6760A531" w14:textId="7B67E3C5" w:rsidR="002A6970" w:rsidRPr="00F11259" w:rsidRDefault="00283F84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F11259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5918C97F" w14:textId="77777777" w:rsidTr="00086814">
        <w:trPr>
          <w:trHeight w:val="255"/>
        </w:trPr>
        <w:tc>
          <w:tcPr>
            <w:tcW w:w="1129" w:type="dxa"/>
          </w:tcPr>
          <w:p w14:paraId="78607F35" w14:textId="1F7136C7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77.324</w:t>
            </w:r>
            <w:r w:rsidR="00272CF8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</w:t>
            </w:r>
          </w:p>
        </w:tc>
        <w:tc>
          <w:tcPr>
            <w:tcW w:w="969" w:type="dxa"/>
          </w:tcPr>
          <w:p w14:paraId="28FD0D31" w14:textId="6BF614BC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1039</w:t>
            </w:r>
          </w:p>
        </w:tc>
        <w:tc>
          <w:tcPr>
            <w:tcW w:w="1148" w:type="dxa"/>
          </w:tcPr>
          <w:p w14:paraId="0EEFCAE0" w14:textId="5A866EA0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XH39</w:t>
            </w:r>
          </w:p>
        </w:tc>
        <w:tc>
          <w:tcPr>
            <w:tcW w:w="952" w:type="dxa"/>
          </w:tcPr>
          <w:p w14:paraId="20469E16" w14:textId="77777777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832" w:type="dxa"/>
          </w:tcPr>
          <w:p w14:paraId="502B79FF" w14:textId="3F17561D" w:rsidR="00914E7A" w:rsidRPr="00914E7A" w:rsidRDefault="00A172FD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</w:t>
            </w:r>
            <w:r w:rsidR="00914E7A"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tk</w:t>
            </w:r>
          </w:p>
        </w:tc>
        <w:tc>
          <w:tcPr>
            <w:tcW w:w="3754" w:type="dxa"/>
          </w:tcPr>
          <w:p w14:paraId="2EF41AD5" w14:textId="5516C9D9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Sykkelsymbol</w:t>
            </w:r>
          </w:p>
        </w:tc>
        <w:tc>
          <w:tcPr>
            <w:tcW w:w="850" w:type="dxa"/>
          </w:tcPr>
          <w:p w14:paraId="65B62622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17E1CE81" w14:textId="664A6CF6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4CBBF0C5" w14:textId="5042FF1E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6110A176" w14:textId="3542155D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0,00</w:t>
            </w:r>
          </w:p>
        </w:tc>
        <w:tc>
          <w:tcPr>
            <w:tcW w:w="723" w:type="dxa"/>
          </w:tcPr>
          <w:p w14:paraId="560F1B49" w14:textId="433A671A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1C969D2F" w14:textId="329233E0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7D9BB2DE" w14:textId="77777777" w:rsidTr="00086814">
        <w:trPr>
          <w:trHeight w:val="255"/>
        </w:trPr>
        <w:tc>
          <w:tcPr>
            <w:tcW w:w="1129" w:type="dxa"/>
          </w:tcPr>
          <w:p w14:paraId="7DDA2C56" w14:textId="59AE7C22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77.324</w:t>
            </w:r>
            <w:r w:rsidR="00272CF8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8</w:t>
            </w:r>
          </w:p>
        </w:tc>
        <w:tc>
          <w:tcPr>
            <w:tcW w:w="969" w:type="dxa"/>
          </w:tcPr>
          <w:p w14:paraId="35E3C7FE" w14:textId="367B2D03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1040</w:t>
            </w:r>
          </w:p>
        </w:tc>
        <w:tc>
          <w:tcPr>
            <w:tcW w:w="1148" w:type="dxa"/>
          </w:tcPr>
          <w:p w14:paraId="7E7C32B6" w14:textId="2E7AA3C2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XH40</w:t>
            </w:r>
          </w:p>
        </w:tc>
        <w:tc>
          <w:tcPr>
            <w:tcW w:w="952" w:type="dxa"/>
          </w:tcPr>
          <w:p w14:paraId="7DB26F58" w14:textId="77777777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832" w:type="dxa"/>
          </w:tcPr>
          <w:p w14:paraId="41666D4B" w14:textId="31E910E2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117BA67F" w14:textId="55398BE9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Parkeringssymbol</w:t>
            </w:r>
          </w:p>
        </w:tc>
        <w:tc>
          <w:tcPr>
            <w:tcW w:w="850" w:type="dxa"/>
          </w:tcPr>
          <w:p w14:paraId="4FAF1E38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0C271A25" w14:textId="1BB9535F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5322C213" w14:textId="2FC0224E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777C3B6D" w14:textId="78F0C60D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0,00</w:t>
            </w:r>
          </w:p>
        </w:tc>
        <w:tc>
          <w:tcPr>
            <w:tcW w:w="723" w:type="dxa"/>
          </w:tcPr>
          <w:p w14:paraId="7400AD58" w14:textId="47EAD802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590706C6" w14:textId="176DA529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746AF0DD" w14:textId="77777777" w:rsidTr="00086814">
        <w:trPr>
          <w:trHeight w:val="255"/>
        </w:trPr>
        <w:tc>
          <w:tcPr>
            <w:tcW w:w="1129" w:type="dxa"/>
          </w:tcPr>
          <w:p w14:paraId="7C789E61" w14:textId="59C5B2D5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77.324</w:t>
            </w:r>
            <w:r w:rsidR="00272CF8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9</w:t>
            </w:r>
          </w:p>
        </w:tc>
        <w:tc>
          <w:tcPr>
            <w:tcW w:w="969" w:type="dxa"/>
          </w:tcPr>
          <w:p w14:paraId="3A60F8E2" w14:textId="3ED6DF05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1042</w:t>
            </w:r>
          </w:p>
        </w:tc>
        <w:tc>
          <w:tcPr>
            <w:tcW w:w="1148" w:type="dxa"/>
          </w:tcPr>
          <w:p w14:paraId="3538C381" w14:textId="54369264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XH42</w:t>
            </w:r>
          </w:p>
        </w:tc>
        <w:tc>
          <w:tcPr>
            <w:tcW w:w="952" w:type="dxa"/>
          </w:tcPr>
          <w:p w14:paraId="5DB0F7B0" w14:textId="77777777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832" w:type="dxa"/>
          </w:tcPr>
          <w:p w14:paraId="691B143F" w14:textId="4C9ADC6C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4EE491A6" w14:textId="6C06E9C2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Symbol</w:t>
            </w:r>
            <w:r w:rsidRPr="00914E7A">
              <w:rPr>
                <w:rFonts w:ascii="Arial" w:hAnsi="Arial" w:cs="Arial"/>
                <w:spacing w:val="-12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for</w:t>
            </w:r>
            <w:r w:rsidRPr="00914E7A">
              <w:rPr>
                <w:rFonts w:ascii="Arial" w:hAnsi="Arial" w:cs="Arial"/>
                <w:spacing w:val="-11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forflytningshemmede</w:t>
            </w:r>
          </w:p>
        </w:tc>
        <w:tc>
          <w:tcPr>
            <w:tcW w:w="850" w:type="dxa"/>
          </w:tcPr>
          <w:p w14:paraId="31B46233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702810A5" w14:textId="60429F1A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4C138D24" w14:textId="76DE8A60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251A7A04" w14:textId="526F6E39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0,00</w:t>
            </w:r>
          </w:p>
        </w:tc>
        <w:tc>
          <w:tcPr>
            <w:tcW w:w="723" w:type="dxa"/>
          </w:tcPr>
          <w:p w14:paraId="03C7C06D" w14:textId="17E46989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212DC854" w14:textId="30B164AB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2EF11EED" w14:textId="77777777" w:rsidTr="00086814">
        <w:trPr>
          <w:trHeight w:val="255"/>
        </w:trPr>
        <w:tc>
          <w:tcPr>
            <w:tcW w:w="1129" w:type="dxa"/>
          </w:tcPr>
          <w:p w14:paraId="1F21C492" w14:textId="73B45170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</w:t>
            </w:r>
            <w:r w:rsidR="00717B51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51</w:t>
            </w:r>
          </w:p>
        </w:tc>
        <w:tc>
          <w:tcPr>
            <w:tcW w:w="969" w:type="dxa"/>
          </w:tcPr>
          <w:p w14:paraId="6D7EE6C9" w14:textId="68F04C6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1044</w:t>
            </w:r>
          </w:p>
        </w:tc>
        <w:tc>
          <w:tcPr>
            <w:tcW w:w="1148" w:type="dxa"/>
          </w:tcPr>
          <w:p w14:paraId="38688D61" w14:textId="65AFF4FD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XH44</w:t>
            </w:r>
          </w:p>
        </w:tc>
        <w:tc>
          <w:tcPr>
            <w:tcW w:w="952" w:type="dxa"/>
          </w:tcPr>
          <w:p w14:paraId="1E048C7F" w14:textId="77777777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832" w:type="dxa"/>
          </w:tcPr>
          <w:p w14:paraId="2F8E97D7" w14:textId="2A568B7E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0C63D353" w14:textId="553224BC" w:rsidR="00914E7A" w:rsidRPr="00914E7A" w:rsidRDefault="00914E7A" w:rsidP="00914E7A">
            <w:pPr>
              <w:rPr>
                <w:rFonts w:ascii="Arial" w:hAnsi="Arial" w:cs="Arial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Skinnekjøretøy</w:t>
            </w:r>
          </w:p>
        </w:tc>
        <w:tc>
          <w:tcPr>
            <w:tcW w:w="850" w:type="dxa"/>
          </w:tcPr>
          <w:p w14:paraId="6CAEBDD0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06B4CA47" w14:textId="7FB81077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60C0C70E" w14:textId="535CB312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5EA145F1" w14:textId="264E8D89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0,00</w:t>
            </w:r>
          </w:p>
        </w:tc>
        <w:tc>
          <w:tcPr>
            <w:tcW w:w="723" w:type="dxa"/>
          </w:tcPr>
          <w:p w14:paraId="6C0510EE" w14:textId="2E988C00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19676742" w14:textId="2D3F9D90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58562893" w14:textId="77777777" w:rsidTr="00086814">
        <w:trPr>
          <w:trHeight w:val="255"/>
        </w:trPr>
        <w:tc>
          <w:tcPr>
            <w:tcW w:w="1129" w:type="dxa"/>
          </w:tcPr>
          <w:p w14:paraId="58C89E9B" w14:textId="470029C9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77.325</w:t>
            </w:r>
            <w:r w:rsidR="00717B51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2</w:t>
            </w:r>
          </w:p>
        </w:tc>
        <w:tc>
          <w:tcPr>
            <w:tcW w:w="969" w:type="dxa"/>
          </w:tcPr>
          <w:p w14:paraId="23797847" w14:textId="756069A8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1050.3</w:t>
            </w:r>
          </w:p>
        </w:tc>
        <w:tc>
          <w:tcPr>
            <w:tcW w:w="1148" w:type="dxa"/>
          </w:tcPr>
          <w:p w14:paraId="0607F8B7" w14:textId="0EC23CA8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XH50.3</w:t>
            </w:r>
          </w:p>
        </w:tc>
        <w:tc>
          <w:tcPr>
            <w:tcW w:w="952" w:type="dxa"/>
          </w:tcPr>
          <w:p w14:paraId="7ADD2B71" w14:textId="4C9DBECA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0,40</w:t>
            </w:r>
          </w:p>
        </w:tc>
        <w:tc>
          <w:tcPr>
            <w:tcW w:w="832" w:type="dxa"/>
          </w:tcPr>
          <w:p w14:paraId="11D87947" w14:textId="5AAD2957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38B14992" w14:textId="4017E644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BUSS,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høyde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1,6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m</w:t>
            </w:r>
          </w:p>
        </w:tc>
        <w:tc>
          <w:tcPr>
            <w:tcW w:w="850" w:type="dxa"/>
          </w:tcPr>
          <w:p w14:paraId="04604966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7CEC7BFB" w14:textId="6FE99B9D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175D59A7" w14:textId="7003B8DD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73450CBE" w14:textId="59D7E69A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2,40</w:t>
            </w:r>
          </w:p>
        </w:tc>
        <w:tc>
          <w:tcPr>
            <w:tcW w:w="723" w:type="dxa"/>
          </w:tcPr>
          <w:p w14:paraId="3B06D441" w14:textId="4AB68693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10098594" w14:textId="57558D11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495F9341" w14:textId="77777777" w:rsidTr="00086814">
        <w:trPr>
          <w:trHeight w:val="255"/>
        </w:trPr>
        <w:tc>
          <w:tcPr>
            <w:tcW w:w="1129" w:type="dxa"/>
          </w:tcPr>
          <w:p w14:paraId="2E53239B" w14:textId="501BA5CA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77.325</w:t>
            </w:r>
            <w:r w:rsidR="00717B51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3</w:t>
            </w:r>
          </w:p>
        </w:tc>
        <w:tc>
          <w:tcPr>
            <w:tcW w:w="969" w:type="dxa"/>
          </w:tcPr>
          <w:p w14:paraId="4689BFE9" w14:textId="27C9BD3C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1050.4</w:t>
            </w:r>
          </w:p>
        </w:tc>
        <w:tc>
          <w:tcPr>
            <w:tcW w:w="1148" w:type="dxa"/>
          </w:tcPr>
          <w:p w14:paraId="2D9415E0" w14:textId="016D63DE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XH50.4</w:t>
            </w:r>
          </w:p>
        </w:tc>
        <w:tc>
          <w:tcPr>
            <w:tcW w:w="952" w:type="dxa"/>
          </w:tcPr>
          <w:p w14:paraId="2518101D" w14:textId="5C9CF08C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1,00</w:t>
            </w:r>
          </w:p>
        </w:tc>
        <w:tc>
          <w:tcPr>
            <w:tcW w:w="832" w:type="dxa"/>
          </w:tcPr>
          <w:p w14:paraId="272EE4EE" w14:textId="0BC50DD8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4D11415F" w14:textId="21B0D463" w:rsidR="00914E7A" w:rsidRPr="00914E7A" w:rsidRDefault="00914E7A" w:rsidP="00914E7A">
            <w:pPr>
              <w:rPr>
                <w:rFonts w:ascii="Arial" w:hAnsi="Arial" w:cs="Arial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BUSS,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høyde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4,0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m</w:t>
            </w:r>
          </w:p>
        </w:tc>
        <w:tc>
          <w:tcPr>
            <w:tcW w:w="850" w:type="dxa"/>
          </w:tcPr>
          <w:p w14:paraId="2A05BB38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38EC27CA" w14:textId="17D0A74B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56BF3F0E" w14:textId="3AAEAD1B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01E2F1A7" w14:textId="5A33BBE0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6,00</w:t>
            </w:r>
          </w:p>
        </w:tc>
        <w:tc>
          <w:tcPr>
            <w:tcW w:w="723" w:type="dxa"/>
          </w:tcPr>
          <w:p w14:paraId="7A5D46EA" w14:textId="0DBB5CC4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67768880" w14:textId="67E27D41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7F80DC61" w14:textId="77777777" w:rsidTr="00086814">
        <w:trPr>
          <w:trHeight w:val="255"/>
        </w:trPr>
        <w:tc>
          <w:tcPr>
            <w:tcW w:w="1129" w:type="dxa"/>
          </w:tcPr>
          <w:p w14:paraId="2E36AA57" w14:textId="4BEA54D7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77.325</w:t>
            </w:r>
            <w:r w:rsidR="00717B51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4</w:t>
            </w:r>
          </w:p>
        </w:tc>
        <w:tc>
          <w:tcPr>
            <w:tcW w:w="969" w:type="dxa"/>
          </w:tcPr>
          <w:p w14:paraId="02318501" w14:textId="6DF8F731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1050.5</w:t>
            </w:r>
          </w:p>
        </w:tc>
        <w:tc>
          <w:tcPr>
            <w:tcW w:w="1148" w:type="dxa"/>
          </w:tcPr>
          <w:p w14:paraId="40C83016" w14:textId="032FFA81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XH50.5</w:t>
            </w:r>
          </w:p>
        </w:tc>
        <w:tc>
          <w:tcPr>
            <w:tcW w:w="952" w:type="dxa"/>
          </w:tcPr>
          <w:p w14:paraId="5AE982BA" w14:textId="62A9E953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0,40</w:t>
            </w:r>
          </w:p>
        </w:tc>
        <w:tc>
          <w:tcPr>
            <w:tcW w:w="832" w:type="dxa"/>
          </w:tcPr>
          <w:p w14:paraId="4B48F608" w14:textId="2B68F36B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4913704A" w14:textId="744F0751" w:rsidR="00914E7A" w:rsidRPr="00914E7A" w:rsidRDefault="00914E7A" w:rsidP="00914E7A">
            <w:pPr>
              <w:rPr>
                <w:rFonts w:ascii="Arial" w:hAnsi="Arial" w:cs="Arial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TAXI,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høyde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1,6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m</w:t>
            </w:r>
          </w:p>
        </w:tc>
        <w:tc>
          <w:tcPr>
            <w:tcW w:w="850" w:type="dxa"/>
          </w:tcPr>
          <w:p w14:paraId="09C7A97E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4BBDFBBF" w14:textId="16D89827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526FB856" w14:textId="0E51CF09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22FF8EF0" w14:textId="73804EF4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2,40</w:t>
            </w:r>
          </w:p>
        </w:tc>
        <w:tc>
          <w:tcPr>
            <w:tcW w:w="723" w:type="dxa"/>
          </w:tcPr>
          <w:p w14:paraId="411B62E8" w14:textId="1C61D9CF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52AE3054" w14:textId="70ED94B7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43E00F92" w14:textId="77777777" w:rsidTr="00086814">
        <w:trPr>
          <w:trHeight w:val="255"/>
        </w:trPr>
        <w:tc>
          <w:tcPr>
            <w:tcW w:w="1129" w:type="dxa"/>
          </w:tcPr>
          <w:p w14:paraId="66C50B8C" w14:textId="749A199D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77.325</w:t>
            </w:r>
            <w:r w:rsidR="00717B51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5</w:t>
            </w:r>
          </w:p>
        </w:tc>
        <w:tc>
          <w:tcPr>
            <w:tcW w:w="969" w:type="dxa"/>
          </w:tcPr>
          <w:p w14:paraId="3058F3C5" w14:textId="07E225D5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1050.6</w:t>
            </w:r>
          </w:p>
        </w:tc>
        <w:tc>
          <w:tcPr>
            <w:tcW w:w="1148" w:type="dxa"/>
          </w:tcPr>
          <w:p w14:paraId="5F8C9459" w14:textId="09D21960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XH50.6</w:t>
            </w:r>
          </w:p>
        </w:tc>
        <w:tc>
          <w:tcPr>
            <w:tcW w:w="952" w:type="dxa"/>
          </w:tcPr>
          <w:p w14:paraId="2F23F49F" w14:textId="5C2425CE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1,00</w:t>
            </w:r>
          </w:p>
        </w:tc>
        <w:tc>
          <w:tcPr>
            <w:tcW w:w="832" w:type="dxa"/>
          </w:tcPr>
          <w:p w14:paraId="116C4CE2" w14:textId="71CB36EF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02CE3AC5" w14:textId="1C076CA2" w:rsidR="00914E7A" w:rsidRPr="00914E7A" w:rsidRDefault="00914E7A" w:rsidP="00914E7A">
            <w:pPr>
              <w:rPr>
                <w:rFonts w:ascii="Arial" w:hAnsi="Arial" w:cs="Arial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TAXI,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høyde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4,0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m</w:t>
            </w:r>
          </w:p>
        </w:tc>
        <w:tc>
          <w:tcPr>
            <w:tcW w:w="850" w:type="dxa"/>
          </w:tcPr>
          <w:p w14:paraId="3CB141AD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773166D5" w14:textId="63DF356D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3D42FA2E" w14:textId="051187BE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4D8499D7" w14:textId="0C914224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6,00</w:t>
            </w:r>
          </w:p>
        </w:tc>
        <w:tc>
          <w:tcPr>
            <w:tcW w:w="723" w:type="dxa"/>
          </w:tcPr>
          <w:p w14:paraId="730EB2DB" w14:textId="3BA328CF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15F06F07" w14:textId="7D615CD8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11FBF758" w14:textId="77777777" w:rsidTr="00086814">
        <w:trPr>
          <w:trHeight w:val="255"/>
        </w:trPr>
        <w:tc>
          <w:tcPr>
            <w:tcW w:w="1129" w:type="dxa"/>
          </w:tcPr>
          <w:p w14:paraId="56C661FA" w14:textId="4419A329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77.325</w:t>
            </w:r>
            <w:r w:rsidR="00145DF9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6</w:t>
            </w:r>
          </w:p>
        </w:tc>
        <w:tc>
          <w:tcPr>
            <w:tcW w:w="969" w:type="dxa"/>
          </w:tcPr>
          <w:p w14:paraId="13A991DC" w14:textId="3A921420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1052</w:t>
            </w:r>
          </w:p>
        </w:tc>
        <w:tc>
          <w:tcPr>
            <w:tcW w:w="1148" w:type="dxa"/>
          </w:tcPr>
          <w:p w14:paraId="6B4D56D2" w14:textId="111AF348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1052L</w:t>
            </w:r>
          </w:p>
        </w:tc>
        <w:tc>
          <w:tcPr>
            <w:tcW w:w="952" w:type="dxa"/>
          </w:tcPr>
          <w:p w14:paraId="1108B572" w14:textId="77777777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832" w:type="dxa"/>
          </w:tcPr>
          <w:p w14:paraId="16259355" w14:textId="51F3DAF6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3A91F135" w14:textId="1323E5FD" w:rsidR="00914E7A" w:rsidRPr="00914E7A" w:rsidRDefault="00914E7A" w:rsidP="00914E7A">
            <w:pPr>
              <w:rPr>
                <w:rFonts w:ascii="Arial" w:hAnsi="Arial" w:cs="Arial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Sambruksfelt</w:t>
            </w:r>
            <w:r w:rsidRPr="00914E7A">
              <w:rPr>
                <w:rFonts w:ascii="Arial" w:hAnsi="Arial" w:cs="Arial"/>
                <w:spacing w:val="19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z w:val="17"/>
                <w:szCs w:val="17"/>
              </w:rPr>
              <w:t>1,6</w:t>
            </w:r>
            <w:r w:rsidRPr="00914E7A">
              <w:rPr>
                <w:rFonts w:ascii="Arial" w:hAnsi="Arial" w:cs="Arial"/>
                <w:spacing w:val="20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10"/>
                <w:sz w:val="17"/>
                <w:szCs w:val="17"/>
              </w:rPr>
              <w:t>m</w:t>
            </w:r>
          </w:p>
        </w:tc>
        <w:tc>
          <w:tcPr>
            <w:tcW w:w="850" w:type="dxa"/>
          </w:tcPr>
          <w:p w14:paraId="0BDF431E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0F1E869B" w14:textId="633ACD7C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211E9E56" w14:textId="61E9FF30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2EACFB4C" w14:textId="68EFB8EA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0,00</w:t>
            </w:r>
          </w:p>
        </w:tc>
        <w:tc>
          <w:tcPr>
            <w:tcW w:w="723" w:type="dxa"/>
          </w:tcPr>
          <w:p w14:paraId="3D3152F9" w14:textId="4F95D91A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2848F56C" w14:textId="42B68A18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36712D44" w14:textId="77777777" w:rsidTr="00086814">
        <w:trPr>
          <w:trHeight w:val="255"/>
        </w:trPr>
        <w:tc>
          <w:tcPr>
            <w:tcW w:w="1129" w:type="dxa"/>
          </w:tcPr>
          <w:p w14:paraId="753659FB" w14:textId="42BD1BAE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77.325</w:t>
            </w:r>
            <w:r w:rsidR="00145DF9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</w:t>
            </w:r>
          </w:p>
        </w:tc>
        <w:tc>
          <w:tcPr>
            <w:tcW w:w="969" w:type="dxa"/>
          </w:tcPr>
          <w:p w14:paraId="4126F742" w14:textId="3A54683C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1052</w:t>
            </w:r>
          </w:p>
        </w:tc>
        <w:tc>
          <w:tcPr>
            <w:tcW w:w="1148" w:type="dxa"/>
          </w:tcPr>
          <w:p w14:paraId="0EE8693C" w14:textId="532F966B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1052</w:t>
            </w:r>
          </w:p>
        </w:tc>
        <w:tc>
          <w:tcPr>
            <w:tcW w:w="952" w:type="dxa"/>
          </w:tcPr>
          <w:p w14:paraId="0519D680" w14:textId="77777777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832" w:type="dxa"/>
          </w:tcPr>
          <w:p w14:paraId="4B46ACB7" w14:textId="63AA71CB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715CB581" w14:textId="1CDC5A4E" w:rsidR="00914E7A" w:rsidRPr="00914E7A" w:rsidRDefault="00914E7A" w:rsidP="00914E7A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Sambruksfelt</w:t>
            </w:r>
            <w:r w:rsidRPr="00914E7A">
              <w:rPr>
                <w:rFonts w:ascii="Arial" w:hAnsi="Arial" w:cs="Arial"/>
                <w:spacing w:val="30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4"/>
                <w:sz w:val="17"/>
                <w:szCs w:val="17"/>
              </w:rPr>
              <w:t>4,0m</w:t>
            </w:r>
          </w:p>
        </w:tc>
        <w:tc>
          <w:tcPr>
            <w:tcW w:w="850" w:type="dxa"/>
          </w:tcPr>
          <w:p w14:paraId="0CAC0B94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3F44EE07" w14:textId="4C8128D8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526C6466" w14:textId="1208BD64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23547F70" w14:textId="74564D69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0,00</w:t>
            </w:r>
          </w:p>
        </w:tc>
        <w:tc>
          <w:tcPr>
            <w:tcW w:w="723" w:type="dxa"/>
          </w:tcPr>
          <w:p w14:paraId="7BA9B21E" w14:textId="2DE4BC2B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38231F36" w14:textId="3B137D63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1EB3F1F4" w14:textId="77777777" w:rsidTr="00086814">
        <w:trPr>
          <w:trHeight w:val="255"/>
        </w:trPr>
        <w:tc>
          <w:tcPr>
            <w:tcW w:w="1129" w:type="dxa"/>
          </w:tcPr>
          <w:p w14:paraId="74D67E60" w14:textId="66D89B41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77.325</w:t>
            </w:r>
            <w:r w:rsidR="00145DF9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8</w:t>
            </w:r>
          </w:p>
        </w:tc>
        <w:tc>
          <w:tcPr>
            <w:tcW w:w="969" w:type="dxa"/>
          </w:tcPr>
          <w:p w14:paraId="63BB14B2" w14:textId="111308C1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1050.1</w:t>
            </w:r>
          </w:p>
        </w:tc>
        <w:tc>
          <w:tcPr>
            <w:tcW w:w="1148" w:type="dxa"/>
          </w:tcPr>
          <w:p w14:paraId="1B15D931" w14:textId="22437BE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XH50.1</w:t>
            </w:r>
          </w:p>
        </w:tc>
        <w:tc>
          <w:tcPr>
            <w:tcW w:w="952" w:type="dxa"/>
          </w:tcPr>
          <w:p w14:paraId="3039EF30" w14:textId="77777777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832" w:type="dxa"/>
          </w:tcPr>
          <w:p w14:paraId="3999DBBB" w14:textId="11F511B5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5E8F5FDC" w14:textId="01B4F67E" w:rsidR="00914E7A" w:rsidRPr="00914E7A" w:rsidRDefault="00914E7A" w:rsidP="00914E7A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Tekst,</w:t>
            </w:r>
            <w:r w:rsidRPr="00914E7A">
              <w:rPr>
                <w:rFonts w:ascii="Arial" w:hAnsi="Arial" w:cs="Arial"/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generell</w:t>
            </w:r>
            <w:r w:rsidRPr="00914E7A">
              <w:rPr>
                <w:rFonts w:ascii="Arial" w:hAnsi="Arial" w:cs="Arial"/>
                <w:spacing w:val="-6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1,6</w:t>
            </w:r>
            <w:r w:rsidRPr="00914E7A">
              <w:rPr>
                <w:rFonts w:ascii="Arial" w:hAnsi="Arial" w:cs="Arial"/>
                <w:spacing w:val="3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m</w:t>
            </w:r>
            <w:r w:rsidRPr="00914E7A">
              <w:rPr>
                <w:rFonts w:ascii="Arial" w:hAnsi="Arial" w:cs="Arial"/>
                <w:spacing w:val="-6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høyde</w:t>
            </w:r>
          </w:p>
        </w:tc>
        <w:tc>
          <w:tcPr>
            <w:tcW w:w="850" w:type="dxa"/>
          </w:tcPr>
          <w:p w14:paraId="3D5D6D56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44386418" w14:textId="1660F9EC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4264BD1E" w14:textId="2160846B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2DB7FDEB" w14:textId="0EC4B166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0,00</w:t>
            </w:r>
          </w:p>
        </w:tc>
        <w:tc>
          <w:tcPr>
            <w:tcW w:w="723" w:type="dxa"/>
          </w:tcPr>
          <w:p w14:paraId="0694E7EE" w14:textId="2AD65632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19925AD9" w14:textId="7BB58238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6180A39D" w14:textId="77777777" w:rsidTr="00086814">
        <w:trPr>
          <w:trHeight w:val="255"/>
        </w:trPr>
        <w:tc>
          <w:tcPr>
            <w:tcW w:w="1129" w:type="dxa"/>
          </w:tcPr>
          <w:p w14:paraId="2BAA0067" w14:textId="22147E91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77.325</w:t>
            </w:r>
            <w:r w:rsidR="00145DF9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9</w:t>
            </w:r>
          </w:p>
        </w:tc>
        <w:tc>
          <w:tcPr>
            <w:tcW w:w="969" w:type="dxa"/>
          </w:tcPr>
          <w:p w14:paraId="33DE4C08" w14:textId="02694DA0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1050.2</w:t>
            </w:r>
          </w:p>
        </w:tc>
        <w:tc>
          <w:tcPr>
            <w:tcW w:w="1148" w:type="dxa"/>
          </w:tcPr>
          <w:p w14:paraId="721795DC" w14:textId="1CD3B3DE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XH50.2</w:t>
            </w:r>
          </w:p>
        </w:tc>
        <w:tc>
          <w:tcPr>
            <w:tcW w:w="952" w:type="dxa"/>
          </w:tcPr>
          <w:p w14:paraId="0DDD19A7" w14:textId="77777777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832" w:type="dxa"/>
          </w:tcPr>
          <w:p w14:paraId="762DD18A" w14:textId="00A7FCBC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56CC8BF9" w14:textId="47975B70" w:rsidR="00914E7A" w:rsidRPr="00914E7A" w:rsidRDefault="00914E7A" w:rsidP="00914E7A">
            <w:pPr>
              <w:rPr>
                <w:rFonts w:ascii="Arial" w:hAnsi="Arial" w:cs="Arial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Tekst,</w:t>
            </w:r>
            <w:r w:rsidRPr="00914E7A">
              <w:rPr>
                <w:rFonts w:ascii="Arial" w:hAnsi="Arial" w:cs="Arial"/>
                <w:spacing w:val="-8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generell</w:t>
            </w:r>
            <w:r w:rsidRPr="00914E7A">
              <w:rPr>
                <w:rFonts w:ascii="Arial" w:hAnsi="Arial" w:cs="Arial"/>
                <w:spacing w:val="-8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4,0</w:t>
            </w:r>
            <w:r w:rsidRPr="00914E7A">
              <w:rPr>
                <w:rFonts w:ascii="Arial" w:hAnsi="Arial" w:cs="Arial"/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m</w:t>
            </w:r>
            <w:r w:rsidRPr="00914E7A">
              <w:rPr>
                <w:rFonts w:ascii="Arial" w:hAnsi="Arial" w:cs="Arial"/>
                <w:spacing w:val="-8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høyde</w:t>
            </w:r>
          </w:p>
        </w:tc>
        <w:tc>
          <w:tcPr>
            <w:tcW w:w="850" w:type="dxa"/>
          </w:tcPr>
          <w:p w14:paraId="0022BE94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4FF5F58D" w14:textId="149BB8CC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29DA0E7F" w14:textId="350D38A3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2D6AF20F" w14:textId="5742867A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0,00</w:t>
            </w:r>
          </w:p>
        </w:tc>
        <w:tc>
          <w:tcPr>
            <w:tcW w:w="723" w:type="dxa"/>
          </w:tcPr>
          <w:p w14:paraId="7AD4EDB5" w14:textId="2E2DD82E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55B024CD" w14:textId="2FCB18BB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4FDC6E7A" w14:textId="77777777" w:rsidTr="00086814">
        <w:trPr>
          <w:trHeight w:val="255"/>
        </w:trPr>
        <w:tc>
          <w:tcPr>
            <w:tcW w:w="1129" w:type="dxa"/>
          </w:tcPr>
          <w:p w14:paraId="7E79B5D5" w14:textId="77777777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</w:p>
        </w:tc>
        <w:tc>
          <w:tcPr>
            <w:tcW w:w="969" w:type="dxa"/>
          </w:tcPr>
          <w:p w14:paraId="1E41B68A" w14:textId="77777777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</w:p>
        </w:tc>
        <w:tc>
          <w:tcPr>
            <w:tcW w:w="1148" w:type="dxa"/>
          </w:tcPr>
          <w:p w14:paraId="5A0494BD" w14:textId="77777777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</w:p>
        </w:tc>
        <w:tc>
          <w:tcPr>
            <w:tcW w:w="952" w:type="dxa"/>
          </w:tcPr>
          <w:p w14:paraId="7CCAF0DF" w14:textId="77777777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832" w:type="dxa"/>
          </w:tcPr>
          <w:p w14:paraId="10878F87" w14:textId="77777777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</w:p>
        </w:tc>
        <w:tc>
          <w:tcPr>
            <w:tcW w:w="3754" w:type="dxa"/>
          </w:tcPr>
          <w:p w14:paraId="3B99F2E7" w14:textId="77777777" w:rsidR="00914E7A" w:rsidRPr="00914E7A" w:rsidRDefault="00914E7A" w:rsidP="00914E7A">
            <w:pPr>
              <w:rPr>
                <w:rFonts w:ascii="Arial" w:hAnsi="Arial" w:cs="Arial"/>
                <w:w w:val="105"/>
                <w:sz w:val="17"/>
                <w:szCs w:val="17"/>
              </w:rPr>
            </w:pPr>
          </w:p>
        </w:tc>
        <w:tc>
          <w:tcPr>
            <w:tcW w:w="850" w:type="dxa"/>
          </w:tcPr>
          <w:p w14:paraId="1C085EFD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0830C5F0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</w:p>
        </w:tc>
        <w:tc>
          <w:tcPr>
            <w:tcW w:w="992" w:type="dxa"/>
          </w:tcPr>
          <w:p w14:paraId="52263A3D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709" w:type="dxa"/>
          </w:tcPr>
          <w:p w14:paraId="1F951CE4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723" w:type="dxa"/>
          </w:tcPr>
          <w:p w14:paraId="36820B6E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084" w:type="dxa"/>
          </w:tcPr>
          <w:p w14:paraId="35FD4212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</w:tr>
      <w:tr w:rsidR="00914E7A" w:rsidRPr="00914E7A" w14:paraId="6076D622" w14:textId="77777777" w:rsidTr="00086814">
        <w:trPr>
          <w:trHeight w:val="255"/>
        </w:trPr>
        <w:tc>
          <w:tcPr>
            <w:tcW w:w="1129" w:type="dxa"/>
          </w:tcPr>
          <w:p w14:paraId="23C4D197" w14:textId="77777777" w:rsidR="00914E7A" w:rsidRPr="00914E7A" w:rsidRDefault="00914E7A" w:rsidP="008C29C6">
            <w:pPr>
              <w:pStyle w:val="TableParagraph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77.421</w:t>
            </w:r>
          </w:p>
        </w:tc>
        <w:tc>
          <w:tcPr>
            <w:tcW w:w="969" w:type="dxa"/>
          </w:tcPr>
          <w:p w14:paraId="50A9544A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0B136AD6" w14:textId="77777777" w:rsidR="00914E7A" w:rsidRPr="00914E7A" w:rsidRDefault="00914E7A" w:rsidP="008C29C6">
            <w:pPr>
              <w:pStyle w:val="TableParagraph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Ma40-</w:t>
            </w:r>
            <w:r w:rsidRPr="00914E7A">
              <w:rPr>
                <w:spacing w:val="-5"/>
                <w:sz w:val="17"/>
                <w:szCs w:val="17"/>
              </w:rPr>
              <w:t>10</w:t>
            </w:r>
          </w:p>
        </w:tc>
        <w:tc>
          <w:tcPr>
            <w:tcW w:w="952" w:type="dxa"/>
          </w:tcPr>
          <w:p w14:paraId="02F63FF4" w14:textId="77777777" w:rsidR="00914E7A" w:rsidRPr="00914E7A" w:rsidRDefault="00914E7A" w:rsidP="00691765">
            <w:pPr>
              <w:pStyle w:val="TableParagraph"/>
              <w:ind w:right="16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0,10</w:t>
            </w:r>
          </w:p>
        </w:tc>
        <w:tc>
          <w:tcPr>
            <w:tcW w:w="832" w:type="dxa"/>
          </w:tcPr>
          <w:p w14:paraId="3C002D90" w14:textId="77777777" w:rsidR="00914E7A" w:rsidRPr="00914E7A" w:rsidRDefault="00914E7A" w:rsidP="00691765">
            <w:pPr>
              <w:pStyle w:val="TableParagraph"/>
              <w:ind w:left="27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6DE0B073" w14:textId="77777777" w:rsidR="00914E7A" w:rsidRPr="00914E7A" w:rsidRDefault="00914E7A" w:rsidP="008C29C6">
            <w:pPr>
              <w:pStyle w:val="TableParagraph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Maling</w:t>
            </w:r>
            <w:r w:rsidRPr="00914E7A">
              <w:rPr>
                <w:spacing w:val="-8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hvit,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0,40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10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5FDE1307" w14:textId="77777777" w:rsidR="00914E7A" w:rsidRPr="00914E7A" w:rsidRDefault="00914E7A" w:rsidP="008C29C6">
            <w:pPr>
              <w:pStyle w:val="TableParagraph"/>
              <w:ind w:left="68" w:right="49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10</w:t>
            </w:r>
          </w:p>
        </w:tc>
        <w:tc>
          <w:tcPr>
            <w:tcW w:w="1276" w:type="dxa"/>
          </w:tcPr>
          <w:p w14:paraId="658CD912" w14:textId="77777777" w:rsidR="00914E7A" w:rsidRPr="00914E7A" w:rsidRDefault="00914E7A" w:rsidP="00F84206">
            <w:pPr>
              <w:pStyle w:val="TableParagraph"/>
              <w:ind w:left="24"/>
              <w:jc w:val="center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Maling</w:t>
            </w:r>
          </w:p>
        </w:tc>
        <w:tc>
          <w:tcPr>
            <w:tcW w:w="992" w:type="dxa"/>
          </w:tcPr>
          <w:p w14:paraId="67706619" w14:textId="77777777" w:rsidR="00914E7A" w:rsidRPr="00914E7A" w:rsidRDefault="00914E7A" w:rsidP="00F84206">
            <w:pPr>
              <w:pStyle w:val="TableParagraph"/>
              <w:ind w:left="42" w:right="28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0,40</w:t>
            </w:r>
          </w:p>
        </w:tc>
        <w:tc>
          <w:tcPr>
            <w:tcW w:w="709" w:type="dxa"/>
          </w:tcPr>
          <w:p w14:paraId="5E09AFC3" w14:textId="77777777" w:rsidR="00914E7A" w:rsidRPr="00914E7A" w:rsidRDefault="00914E7A" w:rsidP="00F84206">
            <w:pPr>
              <w:pStyle w:val="TableParagraph"/>
              <w:ind w:left="56" w:right="45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0,05</w:t>
            </w:r>
          </w:p>
        </w:tc>
        <w:tc>
          <w:tcPr>
            <w:tcW w:w="723" w:type="dxa"/>
          </w:tcPr>
          <w:p w14:paraId="34A8AE26" w14:textId="77777777" w:rsidR="00914E7A" w:rsidRPr="00914E7A" w:rsidRDefault="00914E7A" w:rsidP="00F84206">
            <w:pPr>
              <w:pStyle w:val="TableParagraph"/>
              <w:ind w:left="39" w:right="30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462DA745" w14:textId="77777777" w:rsidR="00914E7A" w:rsidRPr="00914E7A" w:rsidRDefault="00914E7A" w:rsidP="00F84206">
            <w:pPr>
              <w:pStyle w:val="TableParagraph"/>
              <w:ind w:left="1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7A6DC934" w14:textId="77777777" w:rsidTr="00086814">
        <w:trPr>
          <w:trHeight w:val="255"/>
        </w:trPr>
        <w:tc>
          <w:tcPr>
            <w:tcW w:w="1129" w:type="dxa"/>
          </w:tcPr>
          <w:p w14:paraId="4A01CEE9" w14:textId="77777777" w:rsidR="00914E7A" w:rsidRPr="00914E7A" w:rsidRDefault="00914E7A" w:rsidP="008C29C6">
            <w:pPr>
              <w:pStyle w:val="TableParagraph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77.422</w:t>
            </w:r>
          </w:p>
        </w:tc>
        <w:tc>
          <w:tcPr>
            <w:tcW w:w="969" w:type="dxa"/>
          </w:tcPr>
          <w:p w14:paraId="426BA473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3690A785" w14:textId="77777777" w:rsidR="00914E7A" w:rsidRPr="00914E7A" w:rsidRDefault="00914E7A" w:rsidP="008C29C6">
            <w:pPr>
              <w:pStyle w:val="TableParagraph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Ma40-</w:t>
            </w:r>
            <w:r w:rsidRPr="00914E7A">
              <w:rPr>
                <w:spacing w:val="-5"/>
                <w:sz w:val="17"/>
                <w:szCs w:val="17"/>
              </w:rPr>
              <w:t>15</w:t>
            </w:r>
          </w:p>
        </w:tc>
        <w:tc>
          <w:tcPr>
            <w:tcW w:w="952" w:type="dxa"/>
          </w:tcPr>
          <w:p w14:paraId="667767B0" w14:textId="77777777" w:rsidR="00914E7A" w:rsidRPr="00914E7A" w:rsidRDefault="00914E7A" w:rsidP="00691765">
            <w:pPr>
              <w:pStyle w:val="TableParagraph"/>
              <w:ind w:right="16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0,15</w:t>
            </w:r>
          </w:p>
        </w:tc>
        <w:tc>
          <w:tcPr>
            <w:tcW w:w="832" w:type="dxa"/>
          </w:tcPr>
          <w:p w14:paraId="0DD1CAFE" w14:textId="77777777" w:rsidR="00914E7A" w:rsidRPr="00914E7A" w:rsidRDefault="00914E7A" w:rsidP="00691765">
            <w:pPr>
              <w:pStyle w:val="TableParagraph"/>
              <w:ind w:left="27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44653602" w14:textId="77777777" w:rsidR="00914E7A" w:rsidRPr="00914E7A" w:rsidRDefault="00914E7A" w:rsidP="008C29C6">
            <w:pPr>
              <w:pStyle w:val="TableParagraph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Maling</w:t>
            </w:r>
            <w:r w:rsidRPr="00914E7A">
              <w:rPr>
                <w:spacing w:val="-8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hvit,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0,40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15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79D5CC5B" w14:textId="77777777" w:rsidR="00914E7A" w:rsidRPr="00914E7A" w:rsidRDefault="00914E7A" w:rsidP="008C29C6">
            <w:pPr>
              <w:pStyle w:val="TableParagraph"/>
              <w:ind w:left="68" w:right="49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15</w:t>
            </w:r>
          </w:p>
        </w:tc>
        <w:tc>
          <w:tcPr>
            <w:tcW w:w="1276" w:type="dxa"/>
          </w:tcPr>
          <w:p w14:paraId="1A0DB2E6" w14:textId="77777777" w:rsidR="00914E7A" w:rsidRPr="00914E7A" w:rsidRDefault="00914E7A" w:rsidP="00F84206">
            <w:pPr>
              <w:pStyle w:val="TableParagraph"/>
              <w:ind w:left="24"/>
              <w:jc w:val="center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Maling</w:t>
            </w:r>
          </w:p>
        </w:tc>
        <w:tc>
          <w:tcPr>
            <w:tcW w:w="992" w:type="dxa"/>
          </w:tcPr>
          <w:p w14:paraId="1A94F481" w14:textId="77777777" w:rsidR="00914E7A" w:rsidRPr="00914E7A" w:rsidRDefault="00914E7A" w:rsidP="00F84206">
            <w:pPr>
              <w:pStyle w:val="TableParagraph"/>
              <w:ind w:left="42" w:right="28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0,40</w:t>
            </w:r>
          </w:p>
        </w:tc>
        <w:tc>
          <w:tcPr>
            <w:tcW w:w="709" w:type="dxa"/>
          </w:tcPr>
          <w:p w14:paraId="5F74AF42" w14:textId="77777777" w:rsidR="00914E7A" w:rsidRPr="00914E7A" w:rsidRDefault="00914E7A" w:rsidP="00F84206">
            <w:pPr>
              <w:pStyle w:val="TableParagraph"/>
              <w:ind w:left="56" w:right="45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0,08</w:t>
            </w:r>
          </w:p>
        </w:tc>
        <w:tc>
          <w:tcPr>
            <w:tcW w:w="723" w:type="dxa"/>
          </w:tcPr>
          <w:p w14:paraId="1A74723C" w14:textId="77777777" w:rsidR="00914E7A" w:rsidRPr="00914E7A" w:rsidRDefault="00914E7A" w:rsidP="00F84206">
            <w:pPr>
              <w:pStyle w:val="TableParagraph"/>
              <w:ind w:left="39" w:right="30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004F39EC" w14:textId="77777777" w:rsidR="00914E7A" w:rsidRPr="00914E7A" w:rsidRDefault="00914E7A" w:rsidP="00F84206">
            <w:pPr>
              <w:pStyle w:val="TableParagraph"/>
              <w:ind w:left="1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454A364D" w14:textId="77777777" w:rsidTr="00086814">
        <w:trPr>
          <w:trHeight w:val="255"/>
        </w:trPr>
        <w:tc>
          <w:tcPr>
            <w:tcW w:w="1129" w:type="dxa"/>
          </w:tcPr>
          <w:p w14:paraId="60CCD21E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969" w:type="dxa"/>
          </w:tcPr>
          <w:p w14:paraId="2CA5A549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69C2B9EF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952" w:type="dxa"/>
          </w:tcPr>
          <w:p w14:paraId="6E63EC8C" w14:textId="77777777" w:rsidR="00914E7A" w:rsidRPr="00914E7A" w:rsidRDefault="00914E7A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0A76B830" w14:textId="77777777" w:rsidR="00914E7A" w:rsidRPr="00914E7A" w:rsidRDefault="00914E7A" w:rsidP="00691765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3754" w:type="dxa"/>
          </w:tcPr>
          <w:p w14:paraId="0784D0B3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50" w:type="dxa"/>
          </w:tcPr>
          <w:p w14:paraId="0D470C8B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276" w:type="dxa"/>
          </w:tcPr>
          <w:p w14:paraId="79B8D5BB" w14:textId="77777777" w:rsidR="00914E7A" w:rsidRPr="00914E7A" w:rsidRDefault="00914E7A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42EC71B3" w14:textId="77777777" w:rsidR="00914E7A" w:rsidRPr="00914E7A" w:rsidRDefault="00914E7A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03D2C928" w14:textId="77777777" w:rsidR="00914E7A" w:rsidRPr="00914E7A" w:rsidRDefault="00914E7A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487BB0F0" w14:textId="77777777" w:rsidR="00914E7A" w:rsidRPr="00914E7A" w:rsidRDefault="00914E7A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4C3FC3E0" w14:textId="77777777" w:rsidR="00914E7A" w:rsidRPr="00914E7A" w:rsidRDefault="00914E7A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23DA63CF" w14:textId="77777777" w:rsidTr="00086814">
        <w:trPr>
          <w:trHeight w:val="255"/>
        </w:trPr>
        <w:tc>
          <w:tcPr>
            <w:tcW w:w="1129" w:type="dxa"/>
          </w:tcPr>
          <w:p w14:paraId="4B11FE37" w14:textId="77777777" w:rsidR="00914E7A" w:rsidRPr="00914E7A" w:rsidRDefault="00914E7A" w:rsidP="008C29C6">
            <w:pPr>
              <w:pStyle w:val="TableParagraph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77.4411</w:t>
            </w:r>
          </w:p>
        </w:tc>
        <w:tc>
          <w:tcPr>
            <w:tcW w:w="969" w:type="dxa"/>
          </w:tcPr>
          <w:p w14:paraId="0C526072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4F4AAE6F" w14:textId="77777777" w:rsidR="00914E7A" w:rsidRPr="00914E7A" w:rsidRDefault="00914E7A" w:rsidP="008C29C6">
            <w:pPr>
              <w:pStyle w:val="TableParagraph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Sp10-</w:t>
            </w:r>
            <w:r w:rsidRPr="00914E7A">
              <w:rPr>
                <w:spacing w:val="-5"/>
                <w:sz w:val="17"/>
                <w:szCs w:val="17"/>
              </w:rPr>
              <w:t>10</w:t>
            </w:r>
          </w:p>
        </w:tc>
        <w:tc>
          <w:tcPr>
            <w:tcW w:w="952" w:type="dxa"/>
          </w:tcPr>
          <w:p w14:paraId="7F12BAED" w14:textId="77777777" w:rsidR="00914E7A" w:rsidRPr="00914E7A" w:rsidRDefault="00914E7A" w:rsidP="00691765">
            <w:pPr>
              <w:pStyle w:val="TableParagraph"/>
              <w:ind w:right="16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0,10</w:t>
            </w:r>
          </w:p>
        </w:tc>
        <w:tc>
          <w:tcPr>
            <w:tcW w:w="832" w:type="dxa"/>
          </w:tcPr>
          <w:p w14:paraId="0C9A17CD" w14:textId="77777777" w:rsidR="00914E7A" w:rsidRPr="00914E7A" w:rsidRDefault="00914E7A" w:rsidP="00691765">
            <w:pPr>
              <w:pStyle w:val="TableParagraph"/>
              <w:ind w:left="25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0E8FD723" w14:textId="77777777" w:rsidR="00914E7A" w:rsidRPr="00914E7A" w:rsidRDefault="00914E7A" w:rsidP="008C29C6">
            <w:pPr>
              <w:pStyle w:val="TableParagraph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Spray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hvit,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1,0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10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3F3D0E04" w14:textId="77777777" w:rsidR="00914E7A" w:rsidRPr="00914E7A" w:rsidRDefault="00914E7A" w:rsidP="008C29C6">
            <w:pPr>
              <w:pStyle w:val="TableParagraph"/>
              <w:ind w:left="68" w:right="48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10</w:t>
            </w:r>
          </w:p>
        </w:tc>
        <w:tc>
          <w:tcPr>
            <w:tcW w:w="1276" w:type="dxa"/>
          </w:tcPr>
          <w:p w14:paraId="244F810D" w14:textId="77777777" w:rsidR="00914E7A" w:rsidRPr="00914E7A" w:rsidRDefault="00914E7A" w:rsidP="00F84206">
            <w:pPr>
              <w:pStyle w:val="TableParagraph"/>
              <w:ind w:left="24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Spray</w:t>
            </w:r>
          </w:p>
        </w:tc>
        <w:tc>
          <w:tcPr>
            <w:tcW w:w="992" w:type="dxa"/>
          </w:tcPr>
          <w:p w14:paraId="1916A225" w14:textId="77777777" w:rsidR="00914E7A" w:rsidRPr="00914E7A" w:rsidRDefault="00914E7A" w:rsidP="00F84206">
            <w:pPr>
              <w:pStyle w:val="TableParagraph"/>
              <w:ind w:left="42" w:right="27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1,00</w:t>
            </w:r>
          </w:p>
        </w:tc>
        <w:tc>
          <w:tcPr>
            <w:tcW w:w="709" w:type="dxa"/>
          </w:tcPr>
          <w:p w14:paraId="145737CA" w14:textId="77777777" w:rsidR="00914E7A" w:rsidRPr="00914E7A" w:rsidRDefault="00914E7A" w:rsidP="00F84206">
            <w:pPr>
              <w:pStyle w:val="TableParagraph"/>
              <w:ind w:left="56" w:right="44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0,20</w:t>
            </w:r>
          </w:p>
        </w:tc>
        <w:tc>
          <w:tcPr>
            <w:tcW w:w="723" w:type="dxa"/>
          </w:tcPr>
          <w:p w14:paraId="71040BC2" w14:textId="77777777" w:rsidR="00914E7A" w:rsidRPr="00914E7A" w:rsidRDefault="00914E7A" w:rsidP="00F84206">
            <w:pPr>
              <w:pStyle w:val="TableParagraph"/>
              <w:ind w:left="39" w:right="2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43440757" w14:textId="77777777" w:rsidR="00914E7A" w:rsidRPr="00914E7A" w:rsidRDefault="00914E7A" w:rsidP="00F84206">
            <w:pPr>
              <w:pStyle w:val="TableParagraph"/>
              <w:ind w:left="1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0017D993" w14:textId="77777777" w:rsidTr="00086814">
        <w:trPr>
          <w:trHeight w:val="255"/>
        </w:trPr>
        <w:tc>
          <w:tcPr>
            <w:tcW w:w="1129" w:type="dxa"/>
          </w:tcPr>
          <w:p w14:paraId="0C33AF74" w14:textId="77777777" w:rsidR="00914E7A" w:rsidRPr="00914E7A" w:rsidRDefault="00914E7A" w:rsidP="008C29C6">
            <w:pPr>
              <w:pStyle w:val="TableParagraph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77.4412</w:t>
            </w:r>
          </w:p>
        </w:tc>
        <w:tc>
          <w:tcPr>
            <w:tcW w:w="969" w:type="dxa"/>
          </w:tcPr>
          <w:p w14:paraId="35DEB1E9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3B5BF709" w14:textId="77777777" w:rsidR="00914E7A" w:rsidRPr="00914E7A" w:rsidRDefault="00914E7A" w:rsidP="008C29C6">
            <w:pPr>
              <w:pStyle w:val="TableParagraph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Sp10-</w:t>
            </w:r>
            <w:r w:rsidRPr="00914E7A">
              <w:rPr>
                <w:spacing w:val="-5"/>
                <w:sz w:val="17"/>
                <w:szCs w:val="17"/>
              </w:rPr>
              <w:t>15</w:t>
            </w:r>
          </w:p>
        </w:tc>
        <w:tc>
          <w:tcPr>
            <w:tcW w:w="952" w:type="dxa"/>
          </w:tcPr>
          <w:p w14:paraId="5220E15F" w14:textId="77777777" w:rsidR="00914E7A" w:rsidRPr="00914E7A" w:rsidRDefault="00914E7A" w:rsidP="00691765">
            <w:pPr>
              <w:pStyle w:val="TableParagraph"/>
              <w:ind w:right="16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0,15</w:t>
            </w:r>
          </w:p>
        </w:tc>
        <w:tc>
          <w:tcPr>
            <w:tcW w:w="832" w:type="dxa"/>
          </w:tcPr>
          <w:p w14:paraId="5272CFD4" w14:textId="77777777" w:rsidR="00914E7A" w:rsidRPr="00914E7A" w:rsidRDefault="00914E7A" w:rsidP="00691765">
            <w:pPr>
              <w:pStyle w:val="TableParagraph"/>
              <w:ind w:left="25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199BDB73" w14:textId="77777777" w:rsidR="00914E7A" w:rsidRPr="00914E7A" w:rsidRDefault="00914E7A" w:rsidP="008C29C6">
            <w:pPr>
              <w:pStyle w:val="TableParagraph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Spray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hvit,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1,0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15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0B3E7FAE" w14:textId="77777777" w:rsidR="00914E7A" w:rsidRPr="00914E7A" w:rsidRDefault="00914E7A" w:rsidP="008C29C6">
            <w:pPr>
              <w:pStyle w:val="TableParagraph"/>
              <w:ind w:left="68" w:right="48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15</w:t>
            </w:r>
          </w:p>
        </w:tc>
        <w:tc>
          <w:tcPr>
            <w:tcW w:w="1276" w:type="dxa"/>
          </w:tcPr>
          <w:p w14:paraId="77B4F2D3" w14:textId="77777777" w:rsidR="00914E7A" w:rsidRPr="00914E7A" w:rsidRDefault="00914E7A" w:rsidP="00F84206">
            <w:pPr>
              <w:pStyle w:val="TableParagraph"/>
              <w:ind w:left="24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Spray</w:t>
            </w:r>
          </w:p>
        </w:tc>
        <w:tc>
          <w:tcPr>
            <w:tcW w:w="992" w:type="dxa"/>
          </w:tcPr>
          <w:p w14:paraId="73D486D4" w14:textId="77777777" w:rsidR="00914E7A" w:rsidRPr="00914E7A" w:rsidRDefault="00914E7A" w:rsidP="00F84206">
            <w:pPr>
              <w:pStyle w:val="TableParagraph"/>
              <w:ind w:left="42" w:right="27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1,00</w:t>
            </w:r>
          </w:p>
        </w:tc>
        <w:tc>
          <w:tcPr>
            <w:tcW w:w="709" w:type="dxa"/>
          </w:tcPr>
          <w:p w14:paraId="3B456EB9" w14:textId="77777777" w:rsidR="00914E7A" w:rsidRPr="00914E7A" w:rsidRDefault="00914E7A" w:rsidP="00F84206">
            <w:pPr>
              <w:pStyle w:val="TableParagraph"/>
              <w:ind w:left="56" w:right="44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0,30</w:t>
            </w:r>
          </w:p>
        </w:tc>
        <w:tc>
          <w:tcPr>
            <w:tcW w:w="723" w:type="dxa"/>
          </w:tcPr>
          <w:p w14:paraId="71B584D9" w14:textId="77777777" w:rsidR="00914E7A" w:rsidRPr="00914E7A" w:rsidRDefault="00914E7A" w:rsidP="00F84206">
            <w:pPr>
              <w:pStyle w:val="TableParagraph"/>
              <w:ind w:left="39" w:right="2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5BB66A46" w14:textId="77777777" w:rsidR="00914E7A" w:rsidRPr="00914E7A" w:rsidRDefault="00914E7A" w:rsidP="00F84206">
            <w:pPr>
              <w:pStyle w:val="TableParagraph"/>
              <w:ind w:left="1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3A322A00" w14:textId="77777777" w:rsidTr="00086814">
        <w:trPr>
          <w:trHeight w:val="255"/>
        </w:trPr>
        <w:tc>
          <w:tcPr>
            <w:tcW w:w="1129" w:type="dxa"/>
          </w:tcPr>
          <w:p w14:paraId="2E027D39" w14:textId="77777777" w:rsidR="00914E7A" w:rsidRPr="00914E7A" w:rsidRDefault="00914E7A" w:rsidP="008C29C6">
            <w:pPr>
              <w:pStyle w:val="TableParagraph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77.4413</w:t>
            </w:r>
          </w:p>
        </w:tc>
        <w:tc>
          <w:tcPr>
            <w:tcW w:w="969" w:type="dxa"/>
          </w:tcPr>
          <w:p w14:paraId="308ABC9D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5572B065" w14:textId="77777777" w:rsidR="00914E7A" w:rsidRPr="00914E7A" w:rsidRDefault="00914E7A" w:rsidP="008C29C6">
            <w:pPr>
              <w:pStyle w:val="TableParagraph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Sp10-</w:t>
            </w:r>
            <w:r w:rsidRPr="00914E7A">
              <w:rPr>
                <w:spacing w:val="-5"/>
                <w:sz w:val="17"/>
                <w:szCs w:val="17"/>
              </w:rPr>
              <w:t>20</w:t>
            </w:r>
          </w:p>
        </w:tc>
        <w:tc>
          <w:tcPr>
            <w:tcW w:w="952" w:type="dxa"/>
          </w:tcPr>
          <w:p w14:paraId="2BE5F8F8" w14:textId="77777777" w:rsidR="00914E7A" w:rsidRPr="00914E7A" w:rsidRDefault="00914E7A" w:rsidP="00691765">
            <w:pPr>
              <w:pStyle w:val="TableParagraph"/>
              <w:ind w:right="16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0,20</w:t>
            </w:r>
          </w:p>
        </w:tc>
        <w:tc>
          <w:tcPr>
            <w:tcW w:w="832" w:type="dxa"/>
          </w:tcPr>
          <w:p w14:paraId="308D199C" w14:textId="77777777" w:rsidR="00914E7A" w:rsidRPr="00914E7A" w:rsidRDefault="00914E7A" w:rsidP="00691765">
            <w:pPr>
              <w:pStyle w:val="TableParagraph"/>
              <w:ind w:left="25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301C5582" w14:textId="77777777" w:rsidR="00914E7A" w:rsidRPr="00914E7A" w:rsidRDefault="00914E7A" w:rsidP="008C29C6">
            <w:pPr>
              <w:pStyle w:val="TableParagraph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Spray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hvit,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1,0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20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4A091BEA" w14:textId="77777777" w:rsidR="00914E7A" w:rsidRPr="00914E7A" w:rsidRDefault="00914E7A" w:rsidP="008C29C6">
            <w:pPr>
              <w:pStyle w:val="TableParagraph"/>
              <w:ind w:left="68" w:right="48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20</w:t>
            </w:r>
          </w:p>
        </w:tc>
        <w:tc>
          <w:tcPr>
            <w:tcW w:w="1276" w:type="dxa"/>
          </w:tcPr>
          <w:p w14:paraId="5A80C8FB" w14:textId="77777777" w:rsidR="00914E7A" w:rsidRPr="00914E7A" w:rsidRDefault="00914E7A" w:rsidP="00F84206">
            <w:pPr>
              <w:pStyle w:val="TableParagraph"/>
              <w:ind w:left="24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Spray</w:t>
            </w:r>
          </w:p>
        </w:tc>
        <w:tc>
          <w:tcPr>
            <w:tcW w:w="992" w:type="dxa"/>
          </w:tcPr>
          <w:p w14:paraId="19AB3162" w14:textId="77777777" w:rsidR="00914E7A" w:rsidRPr="00914E7A" w:rsidRDefault="00914E7A" w:rsidP="00F84206">
            <w:pPr>
              <w:pStyle w:val="TableParagraph"/>
              <w:ind w:left="42" w:right="27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1,00</w:t>
            </w:r>
          </w:p>
        </w:tc>
        <w:tc>
          <w:tcPr>
            <w:tcW w:w="709" w:type="dxa"/>
          </w:tcPr>
          <w:p w14:paraId="57923B2A" w14:textId="77777777" w:rsidR="00914E7A" w:rsidRPr="00914E7A" w:rsidRDefault="00914E7A" w:rsidP="00F84206">
            <w:pPr>
              <w:pStyle w:val="TableParagraph"/>
              <w:ind w:left="56" w:right="44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0,40</w:t>
            </w:r>
          </w:p>
        </w:tc>
        <w:tc>
          <w:tcPr>
            <w:tcW w:w="723" w:type="dxa"/>
          </w:tcPr>
          <w:p w14:paraId="1FF4ADCD" w14:textId="77777777" w:rsidR="00914E7A" w:rsidRPr="00914E7A" w:rsidRDefault="00914E7A" w:rsidP="00F84206">
            <w:pPr>
              <w:pStyle w:val="TableParagraph"/>
              <w:ind w:left="39" w:right="2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08BC4866" w14:textId="77777777" w:rsidR="00914E7A" w:rsidRPr="00914E7A" w:rsidRDefault="00914E7A" w:rsidP="00F84206">
            <w:pPr>
              <w:pStyle w:val="TableParagraph"/>
              <w:ind w:left="1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1A6DF260" w14:textId="77777777" w:rsidTr="00086814">
        <w:trPr>
          <w:trHeight w:val="255"/>
        </w:trPr>
        <w:tc>
          <w:tcPr>
            <w:tcW w:w="1129" w:type="dxa"/>
          </w:tcPr>
          <w:p w14:paraId="31821DA3" w14:textId="77777777" w:rsidR="00914E7A" w:rsidRPr="00914E7A" w:rsidRDefault="00914E7A" w:rsidP="008C29C6">
            <w:pPr>
              <w:pStyle w:val="TableParagraph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77.4414</w:t>
            </w:r>
          </w:p>
        </w:tc>
        <w:tc>
          <w:tcPr>
            <w:tcW w:w="969" w:type="dxa"/>
          </w:tcPr>
          <w:p w14:paraId="67B7D5AC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128D1110" w14:textId="77777777" w:rsidR="00914E7A" w:rsidRPr="00914E7A" w:rsidRDefault="00914E7A" w:rsidP="008C29C6">
            <w:pPr>
              <w:pStyle w:val="TableParagraph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Sp10-</w:t>
            </w:r>
            <w:r w:rsidRPr="00914E7A">
              <w:rPr>
                <w:spacing w:val="-5"/>
                <w:sz w:val="17"/>
                <w:szCs w:val="17"/>
              </w:rPr>
              <w:t>30</w:t>
            </w:r>
          </w:p>
        </w:tc>
        <w:tc>
          <w:tcPr>
            <w:tcW w:w="952" w:type="dxa"/>
          </w:tcPr>
          <w:p w14:paraId="48D443AA" w14:textId="77777777" w:rsidR="00914E7A" w:rsidRPr="00914E7A" w:rsidRDefault="00914E7A" w:rsidP="00691765">
            <w:pPr>
              <w:pStyle w:val="TableParagraph"/>
              <w:ind w:right="16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0,30</w:t>
            </w:r>
          </w:p>
        </w:tc>
        <w:tc>
          <w:tcPr>
            <w:tcW w:w="832" w:type="dxa"/>
          </w:tcPr>
          <w:p w14:paraId="1234BB16" w14:textId="77777777" w:rsidR="00914E7A" w:rsidRPr="00914E7A" w:rsidRDefault="00914E7A" w:rsidP="00691765">
            <w:pPr>
              <w:pStyle w:val="TableParagraph"/>
              <w:ind w:left="25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0BF9E4CE" w14:textId="77777777" w:rsidR="00914E7A" w:rsidRPr="00914E7A" w:rsidRDefault="00914E7A" w:rsidP="008C29C6">
            <w:pPr>
              <w:pStyle w:val="TableParagraph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Spray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hvit,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1,0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30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0CCB73F4" w14:textId="77777777" w:rsidR="00914E7A" w:rsidRPr="00914E7A" w:rsidRDefault="00914E7A" w:rsidP="008C29C6">
            <w:pPr>
              <w:pStyle w:val="TableParagraph"/>
              <w:ind w:left="68" w:right="48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30</w:t>
            </w:r>
          </w:p>
        </w:tc>
        <w:tc>
          <w:tcPr>
            <w:tcW w:w="1276" w:type="dxa"/>
          </w:tcPr>
          <w:p w14:paraId="742C0532" w14:textId="77777777" w:rsidR="00914E7A" w:rsidRPr="00914E7A" w:rsidRDefault="00914E7A" w:rsidP="00F84206">
            <w:pPr>
              <w:pStyle w:val="TableParagraph"/>
              <w:ind w:left="24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Spray</w:t>
            </w:r>
          </w:p>
        </w:tc>
        <w:tc>
          <w:tcPr>
            <w:tcW w:w="992" w:type="dxa"/>
          </w:tcPr>
          <w:p w14:paraId="57D039C9" w14:textId="77777777" w:rsidR="00914E7A" w:rsidRPr="00914E7A" w:rsidRDefault="00914E7A" w:rsidP="00F84206">
            <w:pPr>
              <w:pStyle w:val="TableParagraph"/>
              <w:ind w:left="42" w:right="27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1,00</w:t>
            </w:r>
          </w:p>
        </w:tc>
        <w:tc>
          <w:tcPr>
            <w:tcW w:w="709" w:type="dxa"/>
          </w:tcPr>
          <w:p w14:paraId="6A45C024" w14:textId="77777777" w:rsidR="00914E7A" w:rsidRPr="00914E7A" w:rsidRDefault="00914E7A" w:rsidP="00F84206">
            <w:pPr>
              <w:pStyle w:val="TableParagraph"/>
              <w:ind w:left="56" w:right="44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0,60</w:t>
            </w:r>
          </w:p>
        </w:tc>
        <w:tc>
          <w:tcPr>
            <w:tcW w:w="723" w:type="dxa"/>
          </w:tcPr>
          <w:p w14:paraId="10E9030B" w14:textId="77777777" w:rsidR="00914E7A" w:rsidRPr="00914E7A" w:rsidRDefault="00914E7A" w:rsidP="00F84206">
            <w:pPr>
              <w:pStyle w:val="TableParagraph"/>
              <w:ind w:left="39" w:right="2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562667EE" w14:textId="77777777" w:rsidR="00914E7A" w:rsidRPr="00914E7A" w:rsidRDefault="00914E7A" w:rsidP="00F84206">
            <w:pPr>
              <w:pStyle w:val="TableParagraph"/>
              <w:ind w:left="1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259D3F68" w14:textId="77777777" w:rsidTr="00086814">
        <w:trPr>
          <w:trHeight w:val="255"/>
        </w:trPr>
        <w:tc>
          <w:tcPr>
            <w:tcW w:w="1129" w:type="dxa"/>
          </w:tcPr>
          <w:p w14:paraId="06F80959" w14:textId="77777777" w:rsidR="00914E7A" w:rsidRPr="00914E7A" w:rsidRDefault="00914E7A" w:rsidP="008C29C6">
            <w:pPr>
              <w:pStyle w:val="TableParagraph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77.4415</w:t>
            </w:r>
          </w:p>
        </w:tc>
        <w:tc>
          <w:tcPr>
            <w:tcW w:w="969" w:type="dxa"/>
          </w:tcPr>
          <w:p w14:paraId="748B3ED8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1CF6E86C" w14:textId="77777777" w:rsidR="00914E7A" w:rsidRPr="00914E7A" w:rsidRDefault="00914E7A" w:rsidP="008C29C6">
            <w:pPr>
              <w:pStyle w:val="TableParagraph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Sp15-</w:t>
            </w:r>
            <w:r w:rsidRPr="00914E7A">
              <w:rPr>
                <w:spacing w:val="-5"/>
                <w:sz w:val="17"/>
                <w:szCs w:val="17"/>
              </w:rPr>
              <w:t>10</w:t>
            </w:r>
          </w:p>
        </w:tc>
        <w:tc>
          <w:tcPr>
            <w:tcW w:w="952" w:type="dxa"/>
          </w:tcPr>
          <w:p w14:paraId="473F25C4" w14:textId="77777777" w:rsidR="00914E7A" w:rsidRPr="00914E7A" w:rsidRDefault="00914E7A" w:rsidP="00691765">
            <w:pPr>
              <w:pStyle w:val="TableParagraph"/>
              <w:ind w:right="16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0,10</w:t>
            </w:r>
          </w:p>
        </w:tc>
        <w:tc>
          <w:tcPr>
            <w:tcW w:w="832" w:type="dxa"/>
          </w:tcPr>
          <w:p w14:paraId="5C98A253" w14:textId="77777777" w:rsidR="00914E7A" w:rsidRPr="00914E7A" w:rsidRDefault="00914E7A" w:rsidP="00691765">
            <w:pPr>
              <w:pStyle w:val="TableParagraph"/>
              <w:ind w:left="25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669826FD" w14:textId="77777777" w:rsidR="00914E7A" w:rsidRPr="00914E7A" w:rsidRDefault="00914E7A" w:rsidP="008C29C6">
            <w:pPr>
              <w:pStyle w:val="TableParagraph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Spray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hvit,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1,5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10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761C93C5" w14:textId="77777777" w:rsidR="00914E7A" w:rsidRPr="00914E7A" w:rsidRDefault="00914E7A" w:rsidP="008C29C6">
            <w:pPr>
              <w:pStyle w:val="TableParagraph"/>
              <w:ind w:left="68" w:right="48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10</w:t>
            </w:r>
          </w:p>
        </w:tc>
        <w:tc>
          <w:tcPr>
            <w:tcW w:w="1276" w:type="dxa"/>
          </w:tcPr>
          <w:p w14:paraId="415DE0EE" w14:textId="77777777" w:rsidR="00914E7A" w:rsidRPr="00914E7A" w:rsidRDefault="00914E7A" w:rsidP="00F84206">
            <w:pPr>
              <w:pStyle w:val="TableParagraph"/>
              <w:ind w:left="24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Spray</w:t>
            </w:r>
          </w:p>
        </w:tc>
        <w:tc>
          <w:tcPr>
            <w:tcW w:w="992" w:type="dxa"/>
          </w:tcPr>
          <w:p w14:paraId="498AE7BF" w14:textId="77777777" w:rsidR="00914E7A" w:rsidRPr="00914E7A" w:rsidRDefault="00914E7A" w:rsidP="00F84206">
            <w:pPr>
              <w:pStyle w:val="TableParagraph"/>
              <w:ind w:left="42" w:right="27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1,50</w:t>
            </w:r>
          </w:p>
        </w:tc>
        <w:tc>
          <w:tcPr>
            <w:tcW w:w="709" w:type="dxa"/>
          </w:tcPr>
          <w:p w14:paraId="70E969B1" w14:textId="77777777" w:rsidR="00914E7A" w:rsidRPr="00914E7A" w:rsidRDefault="00914E7A" w:rsidP="00F84206">
            <w:pPr>
              <w:pStyle w:val="TableParagraph"/>
              <w:ind w:left="56" w:right="44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0,30</w:t>
            </w:r>
          </w:p>
        </w:tc>
        <w:tc>
          <w:tcPr>
            <w:tcW w:w="723" w:type="dxa"/>
          </w:tcPr>
          <w:p w14:paraId="4588AD4D" w14:textId="77777777" w:rsidR="00914E7A" w:rsidRPr="00914E7A" w:rsidRDefault="00914E7A" w:rsidP="00F84206">
            <w:pPr>
              <w:pStyle w:val="TableParagraph"/>
              <w:ind w:left="39" w:right="2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276D4282" w14:textId="77777777" w:rsidR="00914E7A" w:rsidRPr="00914E7A" w:rsidRDefault="00914E7A" w:rsidP="00F84206">
            <w:pPr>
              <w:pStyle w:val="TableParagraph"/>
              <w:ind w:left="1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4DC7C9A0" w14:textId="77777777" w:rsidTr="00086814">
        <w:trPr>
          <w:trHeight w:val="255"/>
        </w:trPr>
        <w:tc>
          <w:tcPr>
            <w:tcW w:w="1129" w:type="dxa"/>
          </w:tcPr>
          <w:p w14:paraId="1C964BE1" w14:textId="77777777" w:rsidR="00914E7A" w:rsidRPr="00914E7A" w:rsidRDefault="00914E7A" w:rsidP="008C29C6">
            <w:pPr>
              <w:pStyle w:val="TableParagraph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77.4416</w:t>
            </w:r>
          </w:p>
        </w:tc>
        <w:tc>
          <w:tcPr>
            <w:tcW w:w="969" w:type="dxa"/>
          </w:tcPr>
          <w:p w14:paraId="4CE9BB13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3DBA948E" w14:textId="77777777" w:rsidR="00914E7A" w:rsidRPr="00914E7A" w:rsidRDefault="00914E7A" w:rsidP="008C29C6">
            <w:pPr>
              <w:pStyle w:val="TableParagraph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Sp15-</w:t>
            </w:r>
            <w:r w:rsidRPr="00914E7A">
              <w:rPr>
                <w:spacing w:val="-5"/>
                <w:sz w:val="17"/>
                <w:szCs w:val="17"/>
              </w:rPr>
              <w:t>15</w:t>
            </w:r>
          </w:p>
        </w:tc>
        <w:tc>
          <w:tcPr>
            <w:tcW w:w="952" w:type="dxa"/>
          </w:tcPr>
          <w:p w14:paraId="39E1DE75" w14:textId="77777777" w:rsidR="00914E7A" w:rsidRPr="00914E7A" w:rsidRDefault="00914E7A" w:rsidP="00691765">
            <w:pPr>
              <w:pStyle w:val="TableParagraph"/>
              <w:ind w:right="16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0,15</w:t>
            </w:r>
          </w:p>
        </w:tc>
        <w:tc>
          <w:tcPr>
            <w:tcW w:w="832" w:type="dxa"/>
          </w:tcPr>
          <w:p w14:paraId="2920044C" w14:textId="77777777" w:rsidR="00914E7A" w:rsidRPr="00914E7A" w:rsidRDefault="00914E7A" w:rsidP="00691765">
            <w:pPr>
              <w:pStyle w:val="TableParagraph"/>
              <w:ind w:left="25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4C51B0A0" w14:textId="77777777" w:rsidR="00914E7A" w:rsidRPr="00914E7A" w:rsidRDefault="00914E7A" w:rsidP="008C29C6">
            <w:pPr>
              <w:pStyle w:val="TableParagraph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Spray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hvit,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1,5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15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74F1BBDE" w14:textId="77777777" w:rsidR="00914E7A" w:rsidRPr="00914E7A" w:rsidRDefault="00914E7A" w:rsidP="008C29C6">
            <w:pPr>
              <w:pStyle w:val="TableParagraph"/>
              <w:ind w:left="68" w:right="48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15</w:t>
            </w:r>
          </w:p>
        </w:tc>
        <w:tc>
          <w:tcPr>
            <w:tcW w:w="1276" w:type="dxa"/>
          </w:tcPr>
          <w:p w14:paraId="78C13A5E" w14:textId="77777777" w:rsidR="00914E7A" w:rsidRPr="00914E7A" w:rsidRDefault="00914E7A" w:rsidP="00F84206">
            <w:pPr>
              <w:pStyle w:val="TableParagraph"/>
              <w:ind w:left="24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Spray</w:t>
            </w:r>
          </w:p>
        </w:tc>
        <w:tc>
          <w:tcPr>
            <w:tcW w:w="992" w:type="dxa"/>
          </w:tcPr>
          <w:p w14:paraId="27E918C4" w14:textId="77777777" w:rsidR="00914E7A" w:rsidRPr="00914E7A" w:rsidRDefault="00914E7A" w:rsidP="00F84206">
            <w:pPr>
              <w:pStyle w:val="TableParagraph"/>
              <w:ind w:left="42" w:right="27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1,50</w:t>
            </w:r>
          </w:p>
        </w:tc>
        <w:tc>
          <w:tcPr>
            <w:tcW w:w="709" w:type="dxa"/>
          </w:tcPr>
          <w:p w14:paraId="3467F158" w14:textId="77777777" w:rsidR="00914E7A" w:rsidRPr="00914E7A" w:rsidRDefault="00914E7A" w:rsidP="00F84206">
            <w:pPr>
              <w:pStyle w:val="TableParagraph"/>
              <w:ind w:left="56" w:right="44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0,45</w:t>
            </w:r>
          </w:p>
        </w:tc>
        <w:tc>
          <w:tcPr>
            <w:tcW w:w="723" w:type="dxa"/>
          </w:tcPr>
          <w:p w14:paraId="12A28427" w14:textId="77777777" w:rsidR="00914E7A" w:rsidRPr="00914E7A" w:rsidRDefault="00914E7A" w:rsidP="00F84206">
            <w:pPr>
              <w:pStyle w:val="TableParagraph"/>
              <w:ind w:left="39" w:right="2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7FB49512" w14:textId="77777777" w:rsidR="00914E7A" w:rsidRPr="00914E7A" w:rsidRDefault="00914E7A" w:rsidP="00F84206">
            <w:pPr>
              <w:pStyle w:val="TableParagraph"/>
              <w:ind w:left="1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787A0DBF" w14:textId="77777777" w:rsidTr="00086814">
        <w:trPr>
          <w:trHeight w:val="255"/>
        </w:trPr>
        <w:tc>
          <w:tcPr>
            <w:tcW w:w="1129" w:type="dxa"/>
          </w:tcPr>
          <w:p w14:paraId="048EE329" w14:textId="77777777" w:rsidR="00914E7A" w:rsidRPr="00914E7A" w:rsidRDefault="00914E7A" w:rsidP="008C29C6">
            <w:pPr>
              <w:pStyle w:val="TableParagraph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77.4417</w:t>
            </w:r>
          </w:p>
        </w:tc>
        <w:tc>
          <w:tcPr>
            <w:tcW w:w="969" w:type="dxa"/>
          </w:tcPr>
          <w:p w14:paraId="78AD3BD0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28DC82F0" w14:textId="77777777" w:rsidR="00914E7A" w:rsidRPr="00914E7A" w:rsidRDefault="00914E7A" w:rsidP="008C29C6">
            <w:pPr>
              <w:pStyle w:val="TableParagraph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Sp15-</w:t>
            </w:r>
            <w:r w:rsidRPr="00914E7A">
              <w:rPr>
                <w:spacing w:val="-5"/>
                <w:sz w:val="17"/>
                <w:szCs w:val="17"/>
              </w:rPr>
              <w:t>20</w:t>
            </w:r>
          </w:p>
        </w:tc>
        <w:tc>
          <w:tcPr>
            <w:tcW w:w="952" w:type="dxa"/>
          </w:tcPr>
          <w:p w14:paraId="2E980C14" w14:textId="77777777" w:rsidR="00914E7A" w:rsidRPr="00914E7A" w:rsidRDefault="00914E7A" w:rsidP="00691765">
            <w:pPr>
              <w:pStyle w:val="TableParagraph"/>
              <w:ind w:right="16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0,20</w:t>
            </w:r>
          </w:p>
        </w:tc>
        <w:tc>
          <w:tcPr>
            <w:tcW w:w="832" w:type="dxa"/>
          </w:tcPr>
          <w:p w14:paraId="1A141B68" w14:textId="77777777" w:rsidR="00914E7A" w:rsidRPr="00914E7A" w:rsidRDefault="00914E7A" w:rsidP="00691765">
            <w:pPr>
              <w:pStyle w:val="TableParagraph"/>
              <w:ind w:left="25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106C2AD8" w14:textId="77777777" w:rsidR="00914E7A" w:rsidRPr="00914E7A" w:rsidRDefault="00914E7A" w:rsidP="008C29C6">
            <w:pPr>
              <w:pStyle w:val="TableParagraph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Spray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hvit,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1,5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20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20B44D94" w14:textId="77777777" w:rsidR="00914E7A" w:rsidRPr="00914E7A" w:rsidRDefault="00914E7A" w:rsidP="008C29C6">
            <w:pPr>
              <w:pStyle w:val="TableParagraph"/>
              <w:ind w:left="68" w:right="48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20</w:t>
            </w:r>
          </w:p>
        </w:tc>
        <w:tc>
          <w:tcPr>
            <w:tcW w:w="1276" w:type="dxa"/>
          </w:tcPr>
          <w:p w14:paraId="4010E794" w14:textId="77777777" w:rsidR="00914E7A" w:rsidRPr="00914E7A" w:rsidRDefault="00914E7A" w:rsidP="00F84206">
            <w:pPr>
              <w:pStyle w:val="TableParagraph"/>
              <w:ind w:left="24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Spray</w:t>
            </w:r>
          </w:p>
        </w:tc>
        <w:tc>
          <w:tcPr>
            <w:tcW w:w="992" w:type="dxa"/>
          </w:tcPr>
          <w:p w14:paraId="6390F72C" w14:textId="77777777" w:rsidR="00914E7A" w:rsidRPr="00914E7A" w:rsidRDefault="00914E7A" w:rsidP="00F84206">
            <w:pPr>
              <w:pStyle w:val="TableParagraph"/>
              <w:ind w:left="42" w:right="27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1,50</w:t>
            </w:r>
          </w:p>
        </w:tc>
        <w:tc>
          <w:tcPr>
            <w:tcW w:w="709" w:type="dxa"/>
          </w:tcPr>
          <w:p w14:paraId="4B674E17" w14:textId="77777777" w:rsidR="00914E7A" w:rsidRPr="00914E7A" w:rsidRDefault="00914E7A" w:rsidP="00F84206">
            <w:pPr>
              <w:pStyle w:val="TableParagraph"/>
              <w:ind w:left="56" w:right="44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0,60</w:t>
            </w:r>
          </w:p>
        </w:tc>
        <w:tc>
          <w:tcPr>
            <w:tcW w:w="723" w:type="dxa"/>
          </w:tcPr>
          <w:p w14:paraId="552BB2E7" w14:textId="77777777" w:rsidR="00914E7A" w:rsidRPr="00914E7A" w:rsidRDefault="00914E7A" w:rsidP="00F84206">
            <w:pPr>
              <w:pStyle w:val="TableParagraph"/>
              <w:ind w:left="39" w:right="2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087B2D00" w14:textId="77777777" w:rsidR="00914E7A" w:rsidRPr="00914E7A" w:rsidRDefault="00914E7A" w:rsidP="00F84206">
            <w:pPr>
              <w:pStyle w:val="TableParagraph"/>
              <w:ind w:left="1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7639FD6C" w14:textId="77777777" w:rsidTr="00086814">
        <w:trPr>
          <w:trHeight w:val="255"/>
        </w:trPr>
        <w:tc>
          <w:tcPr>
            <w:tcW w:w="1129" w:type="dxa"/>
          </w:tcPr>
          <w:p w14:paraId="7D6E53CA" w14:textId="77777777" w:rsidR="00914E7A" w:rsidRPr="00914E7A" w:rsidRDefault="00914E7A" w:rsidP="008C29C6">
            <w:pPr>
              <w:pStyle w:val="TableParagraph"/>
              <w:spacing w:line="192" w:lineRule="exact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77.4418</w:t>
            </w:r>
          </w:p>
        </w:tc>
        <w:tc>
          <w:tcPr>
            <w:tcW w:w="969" w:type="dxa"/>
          </w:tcPr>
          <w:p w14:paraId="0C9172E2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42F0FD60" w14:textId="77777777" w:rsidR="00914E7A" w:rsidRPr="00914E7A" w:rsidRDefault="00914E7A" w:rsidP="008C29C6">
            <w:pPr>
              <w:pStyle w:val="TableParagraph"/>
              <w:spacing w:line="192" w:lineRule="exact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Sp15-</w:t>
            </w:r>
            <w:r w:rsidRPr="00914E7A">
              <w:rPr>
                <w:spacing w:val="-5"/>
                <w:sz w:val="17"/>
                <w:szCs w:val="17"/>
              </w:rPr>
              <w:t>30</w:t>
            </w:r>
          </w:p>
        </w:tc>
        <w:tc>
          <w:tcPr>
            <w:tcW w:w="952" w:type="dxa"/>
          </w:tcPr>
          <w:p w14:paraId="32352B56" w14:textId="77777777" w:rsidR="00914E7A" w:rsidRPr="00914E7A" w:rsidRDefault="00914E7A" w:rsidP="00691765">
            <w:pPr>
              <w:pStyle w:val="TableParagraph"/>
              <w:spacing w:line="192" w:lineRule="exact"/>
              <w:ind w:right="16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0,30</w:t>
            </w:r>
          </w:p>
        </w:tc>
        <w:tc>
          <w:tcPr>
            <w:tcW w:w="832" w:type="dxa"/>
          </w:tcPr>
          <w:p w14:paraId="3CCC4574" w14:textId="77777777" w:rsidR="00914E7A" w:rsidRPr="00914E7A" w:rsidRDefault="00914E7A" w:rsidP="00691765">
            <w:pPr>
              <w:pStyle w:val="TableParagraph"/>
              <w:spacing w:line="192" w:lineRule="exact"/>
              <w:ind w:left="25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03914A5C" w14:textId="77777777" w:rsidR="00914E7A" w:rsidRPr="00914E7A" w:rsidRDefault="00914E7A" w:rsidP="008C29C6">
            <w:pPr>
              <w:pStyle w:val="TableParagraph"/>
              <w:spacing w:line="192" w:lineRule="exact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Spray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hvit,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1,5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30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77DE6F61" w14:textId="77777777" w:rsidR="00914E7A" w:rsidRPr="00914E7A" w:rsidRDefault="00914E7A" w:rsidP="008C29C6">
            <w:pPr>
              <w:pStyle w:val="TableParagraph"/>
              <w:spacing w:line="192" w:lineRule="exact"/>
              <w:ind w:left="68" w:right="48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30</w:t>
            </w:r>
          </w:p>
        </w:tc>
        <w:tc>
          <w:tcPr>
            <w:tcW w:w="1276" w:type="dxa"/>
          </w:tcPr>
          <w:p w14:paraId="2B63D2C7" w14:textId="77777777" w:rsidR="00914E7A" w:rsidRPr="00914E7A" w:rsidRDefault="00914E7A" w:rsidP="00F84206">
            <w:pPr>
              <w:pStyle w:val="TableParagraph"/>
              <w:spacing w:line="192" w:lineRule="exact"/>
              <w:ind w:left="24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Spray</w:t>
            </w:r>
          </w:p>
        </w:tc>
        <w:tc>
          <w:tcPr>
            <w:tcW w:w="992" w:type="dxa"/>
          </w:tcPr>
          <w:p w14:paraId="2F99DD8F" w14:textId="77777777" w:rsidR="00914E7A" w:rsidRPr="00914E7A" w:rsidRDefault="00914E7A" w:rsidP="00F84206">
            <w:pPr>
              <w:pStyle w:val="TableParagraph"/>
              <w:spacing w:line="192" w:lineRule="exact"/>
              <w:ind w:left="42" w:right="27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1,50</w:t>
            </w:r>
          </w:p>
        </w:tc>
        <w:tc>
          <w:tcPr>
            <w:tcW w:w="709" w:type="dxa"/>
          </w:tcPr>
          <w:p w14:paraId="3CD57271" w14:textId="77777777" w:rsidR="00914E7A" w:rsidRPr="00914E7A" w:rsidRDefault="00914E7A" w:rsidP="00F84206">
            <w:pPr>
              <w:pStyle w:val="TableParagraph"/>
              <w:spacing w:line="192" w:lineRule="exact"/>
              <w:ind w:left="56" w:right="44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0,90</w:t>
            </w:r>
          </w:p>
        </w:tc>
        <w:tc>
          <w:tcPr>
            <w:tcW w:w="723" w:type="dxa"/>
          </w:tcPr>
          <w:p w14:paraId="63943B6E" w14:textId="77777777" w:rsidR="00914E7A" w:rsidRPr="00914E7A" w:rsidRDefault="00914E7A" w:rsidP="00F84206">
            <w:pPr>
              <w:pStyle w:val="TableParagraph"/>
              <w:spacing w:line="192" w:lineRule="exact"/>
              <w:ind w:left="39" w:right="2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48B8D7C2" w14:textId="77777777" w:rsidR="00914E7A" w:rsidRPr="00914E7A" w:rsidRDefault="00914E7A" w:rsidP="00F84206">
            <w:pPr>
              <w:pStyle w:val="TableParagraph"/>
              <w:spacing w:line="192" w:lineRule="exact"/>
              <w:ind w:left="1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460FB9F9" w14:textId="77777777" w:rsidTr="00086814">
        <w:trPr>
          <w:trHeight w:val="255"/>
        </w:trPr>
        <w:tc>
          <w:tcPr>
            <w:tcW w:w="1129" w:type="dxa"/>
          </w:tcPr>
          <w:p w14:paraId="29BC112C" w14:textId="77777777" w:rsidR="00914E7A" w:rsidRPr="00914E7A" w:rsidRDefault="00914E7A" w:rsidP="008C29C6">
            <w:pPr>
              <w:pStyle w:val="TableParagraph"/>
              <w:spacing w:line="192" w:lineRule="exact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77.4423</w:t>
            </w:r>
          </w:p>
        </w:tc>
        <w:tc>
          <w:tcPr>
            <w:tcW w:w="969" w:type="dxa"/>
          </w:tcPr>
          <w:p w14:paraId="2EEB7F0E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1B760D29" w14:textId="77777777" w:rsidR="00914E7A" w:rsidRPr="00914E7A" w:rsidRDefault="00914E7A" w:rsidP="008C29C6">
            <w:pPr>
              <w:pStyle w:val="TableParagraph"/>
              <w:spacing w:line="192" w:lineRule="exact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SpG15-</w:t>
            </w:r>
            <w:r w:rsidRPr="00914E7A">
              <w:rPr>
                <w:spacing w:val="-5"/>
                <w:sz w:val="17"/>
                <w:szCs w:val="17"/>
              </w:rPr>
              <w:t>10</w:t>
            </w:r>
          </w:p>
        </w:tc>
        <w:tc>
          <w:tcPr>
            <w:tcW w:w="952" w:type="dxa"/>
          </w:tcPr>
          <w:p w14:paraId="1AE3A5E7" w14:textId="77777777" w:rsidR="00914E7A" w:rsidRPr="00914E7A" w:rsidRDefault="00914E7A" w:rsidP="00691765">
            <w:pPr>
              <w:pStyle w:val="TableParagraph"/>
              <w:spacing w:line="192" w:lineRule="exact"/>
              <w:ind w:right="16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0,10</w:t>
            </w:r>
          </w:p>
        </w:tc>
        <w:tc>
          <w:tcPr>
            <w:tcW w:w="832" w:type="dxa"/>
          </w:tcPr>
          <w:p w14:paraId="2A6057C0" w14:textId="77777777" w:rsidR="00914E7A" w:rsidRPr="00914E7A" w:rsidRDefault="00914E7A" w:rsidP="00691765">
            <w:pPr>
              <w:pStyle w:val="TableParagraph"/>
              <w:spacing w:line="192" w:lineRule="exact"/>
              <w:ind w:left="27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4D132981" w14:textId="77777777" w:rsidR="00914E7A" w:rsidRPr="00914E7A" w:rsidRDefault="00914E7A" w:rsidP="008C29C6">
            <w:pPr>
              <w:pStyle w:val="TableParagraph"/>
              <w:spacing w:line="192" w:lineRule="exact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Spray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gul,</w:t>
            </w:r>
            <w:r w:rsidRPr="00914E7A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1,5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10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732C2203" w14:textId="77777777" w:rsidR="00914E7A" w:rsidRPr="00914E7A" w:rsidRDefault="00914E7A" w:rsidP="008C29C6">
            <w:pPr>
              <w:pStyle w:val="TableParagraph"/>
              <w:spacing w:line="192" w:lineRule="exact"/>
              <w:ind w:left="68" w:right="47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10</w:t>
            </w:r>
          </w:p>
        </w:tc>
        <w:tc>
          <w:tcPr>
            <w:tcW w:w="1276" w:type="dxa"/>
          </w:tcPr>
          <w:p w14:paraId="7F21B95C" w14:textId="77777777" w:rsidR="00914E7A" w:rsidRPr="00914E7A" w:rsidRDefault="00914E7A" w:rsidP="00F84206">
            <w:pPr>
              <w:pStyle w:val="TableParagraph"/>
              <w:spacing w:line="192" w:lineRule="exact"/>
              <w:ind w:left="25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Spray</w:t>
            </w:r>
          </w:p>
        </w:tc>
        <w:tc>
          <w:tcPr>
            <w:tcW w:w="992" w:type="dxa"/>
          </w:tcPr>
          <w:p w14:paraId="4BD0EA65" w14:textId="77777777" w:rsidR="00914E7A" w:rsidRPr="00914E7A" w:rsidRDefault="00914E7A" w:rsidP="00F84206">
            <w:pPr>
              <w:pStyle w:val="TableParagraph"/>
              <w:spacing w:line="192" w:lineRule="exact"/>
              <w:ind w:left="42" w:right="25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1,50</w:t>
            </w:r>
          </w:p>
        </w:tc>
        <w:tc>
          <w:tcPr>
            <w:tcW w:w="709" w:type="dxa"/>
          </w:tcPr>
          <w:p w14:paraId="28BCF4CB" w14:textId="77777777" w:rsidR="00914E7A" w:rsidRPr="00914E7A" w:rsidRDefault="00914E7A" w:rsidP="00F84206">
            <w:pPr>
              <w:pStyle w:val="TableParagraph"/>
              <w:spacing w:line="192" w:lineRule="exact"/>
              <w:ind w:left="56" w:right="42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0,30</w:t>
            </w:r>
          </w:p>
        </w:tc>
        <w:tc>
          <w:tcPr>
            <w:tcW w:w="723" w:type="dxa"/>
          </w:tcPr>
          <w:p w14:paraId="7407C9E3" w14:textId="77777777" w:rsidR="00914E7A" w:rsidRPr="00914E7A" w:rsidRDefault="00914E7A" w:rsidP="00F84206">
            <w:pPr>
              <w:pStyle w:val="TableParagraph"/>
              <w:spacing w:line="192" w:lineRule="exact"/>
              <w:ind w:left="39" w:right="28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Gul</w:t>
            </w:r>
          </w:p>
        </w:tc>
        <w:tc>
          <w:tcPr>
            <w:tcW w:w="1084" w:type="dxa"/>
          </w:tcPr>
          <w:p w14:paraId="69D907DE" w14:textId="77777777" w:rsidR="00914E7A" w:rsidRPr="00914E7A" w:rsidRDefault="00914E7A" w:rsidP="00F84206">
            <w:pPr>
              <w:pStyle w:val="TableParagraph"/>
              <w:spacing w:line="192" w:lineRule="exact"/>
              <w:ind w:left="20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463C2C15" w14:textId="77777777" w:rsidTr="00086814">
        <w:trPr>
          <w:trHeight w:val="255"/>
        </w:trPr>
        <w:tc>
          <w:tcPr>
            <w:tcW w:w="1129" w:type="dxa"/>
          </w:tcPr>
          <w:p w14:paraId="645E55A1" w14:textId="77777777" w:rsidR="00914E7A" w:rsidRPr="00914E7A" w:rsidRDefault="00914E7A" w:rsidP="008C29C6">
            <w:pPr>
              <w:pStyle w:val="TableParagraph"/>
              <w:spacing w:line="192" w:lineRule="exact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77.4424</w:t>
            </w:r>
          </w:p>
        </w:tc>
        <w:tc>
          <w:tcPr>
            <w:tcW w:w="969" w:type="dxa"/>
          </w:tcPr>
          <w:p w14:paraId="1207E8F8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54811FA6" w14:textId="77777777" w:rsidR="00914E7A" w:rsidRPr="00914E7A" w:rsidRDefault="00914E7A" w:rsidP="008C29C6">
            <w:pPr>
              <w:pStyle w:val="TableParagraph"/>
              <w:spacing w:line="192" w:lineRule="exact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SpG15-</w:t>
            </w:r>
            <w:r w:rsidRPr="00914E7A">
              <w:rPr>
                <w:spacing w:val="-5"/>
                <w:sz w:val="17"/>
                <w:szCs w:val="17"/>
              </w:rPr>
              <w:t>15</w:t>
            </w:r>
          </w:p>
        </w:tc>
        <w:tc>
          <w:tcPr>
            <w:tcW w:w="952" w:type="dxa"/>
          </w:tcPr>
          <w:p w14:paraId="78A80DED" w14:textId="77777777" w:rsidR="00914E7A" w:rsidRPr="00914E7A" w:rsidRDefault="00914E7A" w:rsidP="00691765">
            <w:pPr>
              <w:pStyle w:val="TableParagraph"/>
              <w:spacing w:line="192" w:lineRule="exact"/>
              <w:ind w:right="16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0,15</w:t>
            </w:r>
          </w:p>
        </w:tc>
        <w:tc>
          <w:tcPr>
            <w:tcW w:w="832" w:type="dxa"/>
          </w:tcPr>
          <w:p w14:paraId="622B2924" w14:textId="77777777" w:rsidR="00914E7A" w:rsidRPr="00914E7A" w:rsidRDefault="00914E7A" w:rsidP="00691765">
            <w:pPr>
              <w:pStyle w:val="TableParagraph"/>
              <w:spacing w:line="192" w:lineRule="exact"/>
              <w:ind w:left="27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2CD64796" w14:textId="77777777" w:rsidR="00914E7A" w:rsidRPr="00914E7A" w:rsidRDefault="00914E7A" w:rsidP="008C29C6">
            <w:pPr>
              <w:pStyle w:val="TableParagraph"/>
              <w:spacing w:line="192" w:lineRule="exact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Spray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gul,</w:t>
            </w:r>
            <w:r w:rsidRPr="00914E7A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1,5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15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3385027C" w14:textId="77777777" w:rsidR="00914E7A" w:rsidRPr="00914E7A" w:rsidRDefault="00914E7A" w:rsidP="008C29C6">
            <w:pPr>
              <w:pStyle w:val="TableParagraph"/>
              <w:spacing w:line="192" w:lineRule="exact"/>
              <w:ind w:left="68" w:right="47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15</w:t>
            </w:r>
          </w:p>
        </w:tc>
        <w:tc>
          <w:tcPr>
            <w:tcW w:w="1276" w:type="dxa"/>
          </w:tcPr>
          <w:p w14:paraId="10BD2358" w14:textId="77777777" w:rsidR="00914E7A" w:rsidRPr="00914E7A" w:rsidRDefault="00914E7A" w:rsidP="00F84206">
            <w:pPr>
              <w:pStyle w:val="TableParagraph"/>
              <w:spacing w:line="192" w:lineRule="exact"/>
              <w:ind w:left="25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Spray</w:t>
            </w:r>
          </w:p>
        </w:tc>
        <w:tc>
          <w:tcPr>
            <w:tcW w:w="992" w:type="dxa"/>
          </w:tcPr>
          <w:p w14:paraId="4301A7B5" w14:textId="77777777" w:rsidR="00914E7A" w:rsidRPr="00914E7A" w:rsidRDefault="00914E7A" w:rsidP="00F84206">
            <w:pPr>
              <w:pStyle w:val="TableParagraph"/>
              <w:spacing w:line="192" w:lineRule="exact"/>
              <w:ind w:left="42" w:right="25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1,50</w:t>
            </w:r>
          </w:p>
        </w:tc>
        <w:tc>
          <w:tcPr>
            <w:tcW w:w="709" w:type="dxa"/>
          </w:tcPr>
          <w:p w14:paraId="318BA232" w14:textId="77777777" w:rsidR="00914E7A" w:rsidRPr="00914E7A" w:rsidRDefault="00914E7A" w:rsidP="00F84206">
            <w:pPr>
              <w:pStyle w:val="TableParagraph"/>
              <w:spacing w:line="192" w:lineRule="exact"/>
              <w:ind w:left="56" w:right="42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0,45</w:t>
            </w:r>
          </w:p>
        </w:tc>
        <w:tc>
          <w:tcPr>
            <w:tcW w:w="723" w:type="dxa"/>
          </w:tcPr>
          <w:p w14:paraId="54DA3107" w14:textId="77777777" w:rsidR="00914E7A" w:rsidRPr="00914E7A" w:rsidRDefault="00914E7A" w:rsidP="00F84206">
            <w:pPr>
              <w:pStyle w:val="TableParagraph"/>
              <w:spacing w:line="192" w:lineRule="exact"/>
              <w:ind w:left="39" w:right="28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Gul</w:t>
            </w:r>
          </w:p>
        </w:tc>
        <w:tc>
          <w:tcPr>
            <w:tcW w:w="1084" w:type="dxa"/>
          </w:tcPr>
          <w:p w14:paraId="5197C3B7" w14:textId="77777777" w:rsidR="00914E7A" w:rsidRPr="00914E7A" w:rsidRDefault="00914E7A" w:rsidP="00F84206">
            <w:pPr>
              <w:pStyle w:val="TableParagraph"/>
              <w:spacing w:line="192" w:lineRule="exact"/>
              <w:ind w:left="20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71DCE0AD" w14:textId="77777777" w:rsidTr="00086814">
        <w:trPr>
          <w:trHeight w:val="255"/>
        </w:trPr>
        <w:tc>
          <w:tcPr>
            <w:tcW w:w="1129" w:type="dxa"/>
          </w:tcPr>
          <w:p w14:paraId="0D73EAFD" w14:textId="77777777" w:rsidR="00914E7A" w:rsidRPr="00914E7A" w:rsidRDefault="00914E7A" w:rsidP="008C29C6">
            <w:pPr>
              <w:pStyle w:val="TableParagraph"/>
              <w:spacing w:line="192" w:lineRule="exact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lastRenderedPageBreak/>
              <w:t>77.4432</w:t>
            </w:r>
          </w:p>
        </w:tc>
        <w:tc>
          <w:tcPr>
            <w:tcW w:w="969" w:type="dxa"/>
          </w:tcPr>
          <w:p w14:paraId="330A98B8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38919626" w14:textId="77777777" w:rsidR="00914E7A" w:rsidRPr="00914E7A" w:rsidRDefault="00914E7A" w:rsidP="008C29C6">
            <w:pPr>
              <w:pStyle w:val="TableParagraph"/>
              <w:spacing w:line="192" w:lineRule="exact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Spsev15-</w:t>
            </w:r>
            <w:r w:rsidRPr="00914E7A">
              <w:rPr>
                <w:spacing w:val="-5"/>
                <w:sz w:val="17"/>
                <w:szCs w:val="17"/>
              </w:rPr>
              <w:t>10</w:t>
            </w:r>
          </w:p>
        </w:tc>
        <w:tc>
          <w:tcPr>
            <w:tcW w:w="952" w:type="dxa"/>
          </w:tcPr>
          <w:p w14:paraId="4439F856" w14:textId="77777777" w:rsidR="00914E7A" w:rsidRPr="00914E7A" w:rsidRDefault="00914E7A" w:rsidP="00691765">
            <w:pPr>
              <w:pStyle w:val="TableParagraph"/>
              <w:spacing w:line="192" w:lineRule="exact"/>
              <w:ind w:right="16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0,10</w:t>
            </w:r>
          </w:p>
        </w:tc>
        <w:tc>
          <w:tcPr>
            <w:tcW w:w="832" w:type="dxa"/>
          </w:tcPr>
          <w:p w14:paraId="7EF8CE7C" w14:textId="77777777" w:rsidR="00914E7A" w:rsidRPr="00914E7A" w:rsidRDefault="00914E7A" w:rsidP="00691765">
            <w:pPr>
              <w:pStyle w:val="TableParagraph"/>
              <w:spacing w:line="192" w:lineRule="exact"/>
              <w:ind w:left="26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2A1663AF" w14:textId="77777777" w:rsidR="00914E7A" w:rsidRPr="00914E7A" w:rsidRDefault="00914E7A" w:rsidP="008C29C6">
            <w:pPr>
              <w:pStyle w:val="TableParagraph"/>
              <w:spacing w:line="192" w:lineRule="exact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Sykkelekspress</w:t>
            </w:r>
            <w:r w:rsidRPr="00914E7A">
              <w:rPr>
                <w:spacing w:val="-12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Spray</w:t>
            </w:r>
            <w:r w:rsidRPr="00914E7A">
              <w:rPr>
                <w:spacing w:val="-12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gul,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1,5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11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10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37FAF522" w14:textId="77777777" w:rsidR="00914E7A" w:rsidRPr="00914E7A" w:rsidRDefault="00914E7A" w:rsidP="008C29C6">
            <w:pPr>
              <w:pStyle w:val="TableParagraph"/>
              <w:spacing w:line="192" w:lineRule="exact"/>
              <w:ind w:left="68" w:right="51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10</w:t>
            </w:r>
          </w:p>
        </w:tc>
        <w:tc>
          <w:tcPr>
            <w:tcW w:w="1276" w:type="dxa"/>
          </w:tcPr>
          <w:p w14:paraId="319AFAE9" w14:textId="77777777" w:rsidR="00914E7A" w:rsidRPr="00914E7A" w:rsidRDefault="00914E7A" w:rsidP="00F84206">
            <w:pPr>
              <w:pStyle w:val="TableParagraph"/>
              <w:spacing w:line="192" w:lineRule="exact"/>
              <w:ind w:left="23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Spray</w:t>
            </w:r>
          </w:p>
        </w:tc>
        <w:tc>
          <w:tcPr>
            <w:tcW w:w="992" w:type="dxa"/>
          </w:tcPr>
          <w:p w14:paraId="21988327" w14:textId="77777777" w:rsidR="00914E7A" w:rsidRPr="00914E7A" w:rsidRDefault="00914E7A" w:rsidP="00F84206">
            <w:pPr>
              <w:pStyle w:val="TableParagraph"/>
              <w:spacing w:line="192" w:lineRule="exact"/>
              <w:ind w:left="42" w:right="2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1,50</w:t>
            </w:r>
          </w:p>
        </w:tc>
        <w:tc>
          <w:tcPr>
            <w:tcW w:w="709" w:type="dxa"/>
          </w:tcPr>
          <w:p w14:paraId="72EC4615" w14:textId="77777777" w:rsidR="00914E7A" w:rsidRPr="00914E7A" w:rsidRDefault="00914E7A" w:rsidP="00F84206">
            <w:pPr>
              <w:pStyle w:val="TableParagraph"/>
              <w:spacing w:line="192" w:lineRule="exact"/>
              <w:ind w:left="56" w:right="46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0,30</w:t>
            </w:r>
          </w:p>
        </w:tc>
        <w:tc>
          <w:tcPr>
            <w:tcW w:w="723" w:type="dxa"/>
          </w:tcPr>
          <w:p w14:paraId="6D498871" w14:textId="77777777" w:rsidR="00914E7A" w:rsidRPr="00914E7A" w:rsidRDefault="00914E7A" w:rsidP="00F84206">
            <w:pPr>
              <w:pStyle w:val="TableParagraph"/>
              <w:spacing w:line="192" w:lineRule="exact"/>
              <w:ind w:left="39" w:right="32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Gul</w:t>
            </w:r>
          </w:p>
        </w:tc>
        <w:tc>
          <w:tcPr>
            <w:tcW w:w="1084" w:type="dxa"/>
          </w:tcPr>
          <w:p w14:paraId="390437C9" w14:textId="77777777" w:rsidR="00914E7A" w:rsidRPr="00914E7A" w:rsidRDefault="00914E7A" w:rsidP="00F84206">
            <w:pPr>
              <w:pStyle w:val="TableParagraph"/>
              <w:spacing w:line="192" w:lineRule="exact"/>
              <w:ind w:left="18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56301663" w14:textId="77777777" w:rsidTr="00086814">
        <w:trPr>
          <w:trHeight w:val="255"/>
        </w:trPr>
        <w:tc>
          <w:tcPr>
            <w:tcW w:w="1129" w:type="dxa"/>
          </w:tcPr>
          <w:p w14:paraId="41A431B4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969" w:type="dxa"/>
          </w:tcPr>
          <w:p w14:paraId="53138CBF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300B6ABB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952" w:type="dxa"/>
          </w:tcPr>
          <w:p w14:paraId="410A5EA0" w14:textId="77777777" w:rsidR="00914E7A" w:rsidRPr="00914E7A" w:rsidRDefault="00914E7A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45DD0008" w14:textId="77777777" w:rsidR="00914E7A" w:rsidRPr="00914E7A" w:rsidRDefault="00914E7A" w:rsidP="00691765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3754" w:type="dxa"/>
          </w:tcPr>
          <w:p w14:paraId="4A571FED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50" w:type="dxa"/>
          </w:tcPr>
          <w:p w14:paraId="0B70ABF4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276" w:type="dxa"/>
          </w:tcPr>
          <w:p w14:paraId="7C8175D8" w14:textId="77777777" w:rsidR="00914E7A" w:rsidRPr="00914E7A" w:rsidRDefault="00914E7A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0D92E73E" w14:textId="77777777" w:rsidR="00914E7A" w:rsidRPr="00914E7A" w:rsidRDefault="00914E7A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57BDEE18" w14:textId="77777777" w:rsidR="00914E7A" w:rsidRPr="00914E7A" w:rsidRDefault="00914E7A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2C63EDE1" w14:textId="77777777" w:rsidR="00914E7A" w:rsidRPr="00914E7A" w:rsidRDefault="00914E7A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10A99E71" w14:textId="77777777" w:rsidR="00914E7A" w:rsidRPr="00914E7A" w:rsidRDefault="00914E7A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59F87B4E" w14:textId="77777777" w:rsidTr="00086814">
        <w:trPr>
          <w:trHeight w:val="255"/>
        </w:trPr>
        <w:tc>
          <w:tcPr>
            <w:tcW w:w="1129" w:type="dxa"/>
          </w:tcPr>
          <w:p w14:paraId="0DD7BCCB" w14:textId="77777777" w:rsidR="00914E7A" w:rsidRPr="00914E7A" w:rsidRDefault="00914E7A" w:rsidP="008C29C6">
            <w:pPr>
              <w:pStyle w:val="TableParagraph"/>
              <w:spacing w:line="192" w:lineRule="exact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77.45311</w:t>
            </w:r>
          </w:p>
        </w:tc>
        <w:tc>
          <w:tcPr>
            <w:tcW w:w="969" w:type="dxa"/>
          </w:tcPr>
          <w:p w14:paraId="28726FA5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4931D3C0" w14:textId="77777777" w:rsidR="00914E7A" w:rsidRPr="00914E7A" w:rsidRDefault="00914E7A" w:rsidP="008C29C6">
            <w:pPr>
              <w:pStyle w:val="TableParagraph"/>
              <w:spacing w:line="192" w:lineRule="exact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E20-</w:t>
            </w:r>
            <w:r w:rsidRPr="00914E7A">
              <w:rPr>
                <w:spacing w:val="-5"/>
                <w:sz w:val="17"/>
                <w:szCs w:val="17"/>
              </w:rPr>
              <w:t>10</w:t>
            </w:r>
          </w:p>
        </w:tc>
        <w:tc>
          <w:tcPr>
            <w:tcW w:w="952" w:type="dxa"/>
          </w:tcPr>
          <w:p w14:paraId="1795392E" w14:textId="77777777" w:rsidR="00914E7A" w:rsidRPr="00914E7A" w:rsidRDefault="00914E7A" w:rsidP="00691765">
            <w:pPr>
              <w:pStyle w:val="TableParagraph"/>
              <w:spacing w:line="192" w:lineRule="exact"/>
              <w:ind w:right="16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0,10</w:t>
            </w:r>
          </w:p>
        </w:tc>
        <w:tc>
          <w:tcPr>
            <w:tcW w:w="832" w:type="dxa"/>
          </w:tcPr>
          <w:p w14:paraId="52BF57AD" w14:textId="77777777" w:rsidR="00914E7A" w:rsidRPr="00914E7A" w:rsidRDefault="00914E7A" w:rsidP="00691765">
            <w:pPr>
              <w:pStyle w:val="TableParagraph"/>
              <w:spacing w:line="192" w:lineRule="exact"/>
              <w:ind w:left="26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11936A02" w14:textId="77777777" w:rsidR="00914E7A" w:rsidRPr="00914E7A" w:rsidRDefault="00914E7A" w:rsidP="008C29C6">
            <w:pPr>
              <w:pStyle w:val="TableParagraph"/>
              <w:spacing w:line="192" w:lineRule="exact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Ekstruder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hvit,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2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10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5F568041" w14:textId="77777777" w:rsidR="00914E7A" w:rsidRPr="00914E7A" w:rsidRDefault="00914E7A" w:rsidP="008C29C6">
            <w:pPr>
              <w:pStyle w:val="TableParagraph"/>
              <w:spacing w:line="192" w:lineRule="exact"/>
              <w:ind w:left="68" w:right="47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10</w:t>
            </w:r>
          </w:p>
        </w:tc>
        <w:tc>
          <w:tcPr>
            <w:tcW w:w="1276" w:type="dxa"/>
          </w:tcPr>
          <w:p w14:paraId="148319EE" w14:textId="77777777" w:rsidR="00914E7A" w:rsidRPr="00914E7A" w:rsidRDefault="00914E7A" w:rsidP="00F84206">
            <w:pPr>
              <w:pStyle w:val="TableParagraph"/>
              <w:spacing w:line="192" w:lineRule="exact"/>
              <w:ind w:left="25"/>
              <w:jc w:val="center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04866A8C" w14:textId="77777777" w:rsidR="00914E7A" w:rsidRPr="00914E7A" w:rsidRDefault="00914E7A" w:rsidP="00F84206">
            <w:pPr>
              <w:pStyle w:val="TableParagraph"/>
              <w:spacing w:line="192" w:lineRule="exact"/>
              <w:ind w:left="42" w:right="25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2,00</w:t>
            </w:r>
          </w:p>
        </w:tc>
        <w:tc>
          <w:tcPr>
            <w:tcW w:w="709" w:type="dxa"/>
          </w:tcPr>
          <w:p w14:paraId="33B24158" w14:textId="77777777" w:rsidR="00914E7A" w:rsidRPr="00914E7A" w:rsidRDefault="00914E7A" w:rsidP="00F84206">
            <w:pPr>
              <w:pStyle w:val="TableParagraph"/>
              <w:spacing w:line="192" w:lineRule="exact"/>
              <w:ind w:left="56" w:right="42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0,40</w:t>
            </w:r>
          </w:p>
        </w:tc>
        <w:tc>
          <w:tcPr>
            <w:tcW w:w="723" w:type="dxa"/>
          </w:tcPr>
          <w:p w14:paraId="5881A78E" w14:textId="77777777" w:rsidR="00914E7A" w:rsidRPr="00914E7A" w:rsidRDefault="00914E7A" w:rsidP="00F84206">
            <w:pPr>
              <w:pStyle w:val="TableParagraph"/>
              <w:spacing w:line="192" w:lineRule="exact"/>
              <w:ind w:left="39" w:right="28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0105E395" w14:textId="77777777" w:rsidR="00914E7A" w:rsidRPr="00914E7A" w:rsidRDefault="00914E7A" w:rsidP="00F84206">
            <w:pPr>
              <w:pStyle w:val="TableParagraph"/>
              <w:spacing w:line="192" w:lineRule="exact"/>
              <w:ind w:left="20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3595FC6A" w14:textId="77777777" w:rsidTr="00086814">
        <w:trPr>
          <w:trHeight w:val="255"/>
        </w:trPr>
        <w:tc>
          <w:tcPr>
            <w:tcW w:w="1129" w:type="dxa"/>
          </w:tcPr>
          <w:p w14:paraId="2C9F57AC" w14:textId="77777777" w:rsidR="00914E7A" w:rsidRPr="00914E7A" w:rsidRDefault="00914E7A" w:rsidP="008C29C6">
            <w:pPr>
              <w:pStyle w:val="TableParagraph"/>
              <w:spacing w:line="192" w:lineRule="exact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77.45312</w:t>
            </w:r>
          </w:p>
        </w:tc>
        <w:tc>
          <w:tcPr>
            <w:tcW w:w="969" w:type="dxa"/>
          </w:tcPr>
          <w:p w14:paraId="77F33BD8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494BCFEB" w14:textId="77777777" w:rsidR="00914E7A" w:rsidRPr="00914E7A" w:rsidRDefault="00914E7A" w:rsidP="008C29C6">
            <w:pPr>
              <w:pStyle w:val="TableParagraph"/>
              <w:spacing w:line="192" w:lineRule="exact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E20-</w:t>
            </w:r>
            <w:r w:rsidRPr="00914E7A">
              <w:rPr>
                <w:spacing w:val="-5"/>
                <w:sz w:val="17"/>
                <w:szCs w:val="17"/>
              </w:rPr>
              <w:t>15</w:t>
            </w:r>
          </w:p>
        </w:tc>
        <w:tc>
          <w:tcPr>
            <w:tcW w:w="952" w:type="dxa"/>
          </w:tcPr>
          <w:p w14:paraId="7C744D59" w14:textId="77777777" w:rsidR="00914E7A" w:rsidRPr="00914E7A" w:rsidRDefault="00914E7A" w:rsidP="00691765">
            <w:pPr>
              <w:pStyle w:val="TableParagraph"/>
              <w:spacing w:line="192" w:lineRule="exact"/>
              <w:ind w:right="16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0,15</w:t>
            </w:r>
          </w:p>
        </w:tc>
        <w:tc>
          <w:tcPr>
            <w:tcW w:w="832" w:type="dxa"/>
          </w:tcPr>
          <w:p w14:paraId="14C84D84" w14:textId="77777777" w:rsidR="00914E7A" w:rsidRPr="00914E7A" w:rsidRDefault="00914E7A" w:rsidP="00691765">
            <w:pPr>
              <w:pStyle w:val="TableParagraph"/>
              <w:spacing w:line="192" w:lineRule="exact"/>
              <w:ind w:left="26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63526FEE" w14:textId="77777777" w:rsidR="00914E7A" w:rsidRPr="00914E7A" w:rsidRDefault="00914E7A" w:rsidP="008C29C6">
            <w:pPr>
              <w:pStyle w:val="TableParagraph"/>
              <w:spacing w:line="192" w:lineRule="exact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Ekstruder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hvit,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2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15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6C9CF964" w14:textId="77777777" w:rsidR="00914E7A" w:rsidRPr="00914E7A" w:rsidRDefault="00914E7A" w:rsidP="008C29C6">
            <w:pPr>
              <w:pStyle w:val="TableParagraph"/>
              <w:spacing w:line="192" w:lineRule="exact"/>
              <w:ind w:left="68" w:right="48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15</w:t>
            </w:r>
          </w:p>
        </w:tc>
        <w:tc>
          <w:tcPr>
            <w:tcW w:w="1276" w:type="dxa"/>
          </w:tcPr>
          <w:p w14:paraId="5D185BCD" w14:textId="77777777" w:rsidR="00914E7A" w:rsidRPr="00914E7A" w:rsidRDefault="00914E7A" w:rsidP="00F84206">
            <w:pPr>
              <w:pStyle w:val="TableParagraph"/>
              <w:spacing w:line="192" w:lineRule="exact"/>
              <w:ind w:left="25"/>
              <w:jc w:val="center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0A86A5A9" w14:textId="77777777" w:rsidR="00914E7A" w:rsidRPr="00914E7A" w:rsidRDefault="00914E7A" w:rsidP="00F84206">
            <w:pPr>
              <w:pStyle w:val="TableParagraph"/>
              <w:spacing w:line="192" w:lineRule="exact"/>
              <w:ind w:left="42" w:right="26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2,00</w:t>
            </w:r>
          </w:p>
        </w:tc>
        <w:tc>
          <w:tcPr>
            <w:tcW w:w="709" w:type="dxa"/>
          </w:tcPr>
          <w:p w14:paraId="6A8E043B" w14:textId="77777777" w:rsidR="00914E7A" w:rsidRPr="00914E7A" w:rsidRDefault="00914E7A" w:rsidP="00F84206">
            <w:pPr>
              <w:pStyle w:val="TableParagraph"/>
              <w:spacing w:line="192" w:lineRule="exact"/>
              <w:ind w:left="56" w:right="42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0,60</w:t>
            </w:r>
          </w:p>
        </w:tc>
        <w:tc>
          <w:tcPr>
            <w:tcW w:w="723" w:type="dxa"/>
          </w:tcPr>
          <w:p w14:paraId="65454258" w14:textId="77777777" w:rsidR="00914E7A" w:rsidRPr="00914E7A" w:rsidRDefault="00914E7A" w:rsidP="00F84206">
            <w:pPr>
              <w:pStyle w:val="TableParagraph"/>
              <w:spacing w:line="192" w:lineRule="exact"/>
              <w:ind w:left="39" w:right="28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2D0F0DED" w14:textId="77777777" w:rsidR="00914E7A" w:rsidRPr="00914E7A" w:rsidRDefault="00914E7A" w:rsidP="00F84206">
            <w:pPr>
              <w:pStyle w:val="TableParagraph"/>
              <w:spacing w:line="192" w:lineRule="exact"/>
              <w:ind w:left="20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1D164A87" w14:textId="77777777" w:rsidTr="00086814">
        <w:trPr>
          <w:trHeight w:val="255"/>
        </w:trPr>
        <w:tc>
          <w:tcPr>
            <w:tcW w:w="1129" w:type="dxa"/>
          </w:tcPr>
          <w:p w14:paraId="560134A4" w14:textId="77777777" w:rsidR="00914E7A" w:rsidRPr="00914E7A" w:rsidRDefault="00914E7A" w:rsidP="008C29C6">
            <w:pPr>
              <w:pStyle w:val="TableParagraph"/>
              <w:spacing w:before="20" w:line="192" w:lineRule="exact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77.45314</w:t>
            </w:r>
          </w:p>
        </w:tc>
        <w:tc>
          <w:tcPr>
            <w:tcW w:w="969" w:type="dxa"/>
          </w:tcPr>
          <w:p w14:paraId="074D5205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3C504682" w14:textId="77777777" w:rsidR="00914E7A" w:rsidRPr="00914E7A" w:rsidRDefault="00914E7A" w:rsidP="008C29C6">
            <w:pPr>
              <w:pStyle w:val="TableParagraph"/>
              <w:spacing w:before="20" w:line="192" w:lineRule="exact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E20-</w:t>
            </w:r>
            <w:r w:rsidRPr="00914E7A">
              <w:rPr>
                <w:spacing w:val="-5"/>
                <w:sz w:val="17"/>
                <w:szCs w:val="17"/>
              </w:rPr>
              <w:t>20</w:t>
            </w:r>
          </w:p>
        </w:tc>
        <w:tc>
          <w:tcPr>
            <w:tcW w:w="952" w:type="dxa"/>
          </w:tcPr>
          <w:p w14:paraId="6EADC802" w14:textId="77777777" w:rsidR="00914E7A" w:rsidRPr="00914E7A" w:rsidRDefault="00914E7A" w:rsidP="00691765">
            <w:pPr>
              <w:pStyle w:val="TableParagraph"/>
              <w:spacing w:before="20" w:line="192" w:lineRule="exact"/>
              <w:ind w:right="16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0,20</w:t>
            </w:r>
          </w:p>
        </w:tc>
        <w:tc>
          <w:tcPr>
            <w:tcW w:w="832" w:type="dxa"/>
          </w:tcPr>
          <w:p w14:paraId="1BDEEC51" w14:textId="77777777" w:rsidR="00914E7A" w:rsidRPr="00914E7A" w:rsidRDefault="00914E7A" w:rsidP="00691765">
            <w:pPr>
              <w:pStyle w:val="TableParagraph"/>
              <w:spacing w:before="20" w:line="192" w:lineRule="exact"/>
              <w:ind w:left="25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521C8F01" w14:textId="77777777" w:rsidR="00914E7A" w:rsidRPr="00914E7A" w:rsidRDefault="00914E7A" w:rsidP="008C29C6">
            <w:pPr>
              <w:pStyle w:val="TableParagraph"/>
              <w:spacing w:before="20" w:line="192" w:lineRule="exact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Ekstruder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hvit,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2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20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2CA70051" w14:textId="77777777" w:rsidR="00914E7A" w:rsidRPr="00914E7A" w:rsidRDefault="00914E7A" w:rsidP="008C29C6">
            <w:pPr>
              <w:pStyle w:val="TableParagraph"/>
              <w:spacing w:before="20" w:line="192" w:lineRule="exact"/>
              <w:ind w:left="68" w:right="48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20</w:t>
            </w:r>
          </w:p>
        </w:tc>
        <w:tc>
          <w:tcPr>
            <w:tcW w:w="1276" w:type="dxa"/>
          </w:tcPr>
          <w:p w14:paraId="1DC3ECEF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25"/>
              <w:jc w:val="center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00654792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42" w:right="26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2,00</w:t>
            </w:r>
          </w:p>
        </w:tc>
        <w:tc>
          <w:tcPr>
            <w:tcW w:w="709" w:type="dxa"/>
          </w:tcPr>
          <w:p w14:paraId="48776F1A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56" w:right="43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0,80</w:t>
            </w:r>
          </w:p>
        </w:tc>
        <w:tc>
          <w:tcPr>
            <w:tcW w:w="723" w:type="dxa"/>
          </w:tcPr>
          <w:p w14:paraId="28EE01BA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39" w:right="28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4DC51728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20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3B179449" w14:textId="77777777" w:rsidTr="00086814">
        <w:trPr>
          <w:trHeight w:val="255"/>
        </w:trPr>
        <w:tc>
          <w:tcPr>
            <w:tcW w:w="1129" w:type="dxa"/>
          </w:tcPr>
          <w:p w14:paraId="7B35CD38" w14:textId="77777777" w:rsidR="00914E7A" w:rsidRPr="00914E7A" w:rsidRDefault="00914E7A" w:rsidP="008C29C6">
            <w:pPr>
              <w:pStyle w:val="TableParagraph"/>
              <w:spacing w:before="20" w:line="192" w:lineRule="exact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77.45315</w:t>
            </w:r>
          </w:p>
        </w:tc>
        <w:tc>
          <w:tcPr>
            <w:tcW w:w="969" w:type="dxa"/>
          </w:tcPr>
          <w:p w14:paraId="5A0ED5AD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06284344" w14:textId="77777777" w:rsidR="00914E7A" w:rsidRPr="00914E7A" w:rsidRDefault="00914E7A" w:rsidP="008C29C6">
            <w:pPr>
              <w:pStyle w:val="TableParagraph"/>
              <w:spacing w:before="20" w:line="192" w:lineRule="exact"/>
              <w:ind w:left="29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E20-</w:t>
            </w:r>
            <w:r w:rsidRPr="00914E7A">
              <w:rPr>
                <w:spacing w:val="-5"/>
                <w:sz w:val="17"/>
                <w:szCs w:val="17"/>
              </w:rPr>
              <w:t>30</w:t>
            </w:r>
          </w:p>
        </w:tc>
        <w:tc>
          <w:tcPr>
            <w:tcW w:w="952" w:type="dxa"/>
          </w:tcPr>
          <w:p w14:paraId="51A92D04" w14:textId="77777777" w:rsidR="00914E7A" w:rsidRPr="00914E7A" w:rsidRDefault="00914E7A" w:rsidP="00691765">
            <w:pPr>
              <w:pStyle w:val="TableParagraph"/>
              <w:spacing w:before="20" w:line="192" w:lineRule="exact"/>
              <w:ind w:right="17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0,30</w:t>
            </w:r>
          </w:p>
        </w:tc>
        <w:tc>
          <w:tcPr>
            <w:tcW w:w="832" w:type="dxa"/>
          </w:tcPr>
          <w:p w14:paraId="6230DDD3" w14:textId="77777777" w:rsidR="00914E7A" w:rsidRPr="00914E7A" w:rsidRDefault="00914E7A" w:rsidP="00691765">
            <w:pPr>
              <w:pStyle w:val="TableParagraph"/>
              <w:spacing w:before="20" w:line="192" w:lineRule="exact"/>
              <w:ind w:left="25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07BACCA9" w14:textId="77777777" w:rsidR="00914E7A" w:rsidRPr="00914E7A" w:rsidRDefault="00914E7A" w:rsidP="008C29C6">
            <w:pPr>
              <w:pStyle w:val="TableParagraph"/>
              <w:spacing w:before="20" w:line="192" w:lineRule="exact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Ekstruder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hvit,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2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30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244A1D2E" w14:textId="77777777" w:rsidR="00914E7A" w:rsidRPr="00914E7A" w:rsidRDefault="00914E7A" w:rsidP="008C29C6">
            <w:pPr>
              <w:pStyle w:val="TableParagraph"/>
              <w:spacing w:before="20" w:line="192" w:lineRule="exact"/>
              <w:ind w:left="68" w:right="48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30</w:t>
            </w:r>
          </w:p>
        </w:tc>
        <w:tc>
          <w:tcPr>
            <w:tcW w:w="1276" w:type="dxa"/>
          </w:tcPr>
          <w:p w14:paraId="4A4E2083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25"/>
              <w:jc w:val="center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32422146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42" w:right="26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2,00</w:t>
            </w:r>
          </w:p>
        </w:tc>
        <w:tc>
          <w:tcPr>
            <w:tcW w:w="709" w:type="dxa"/>
          </w:tcPr>
          <w:p w14:paraId="2E03528C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56" w:right="43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1,20</w:t>
            </w:r>
          </w:p>
        </w:tc>
        <w:tc>
          <w:tcPr>
            <w:tcW w:w="723" w:type="dxa"/>
          </w:tcPr>
          <w:p w14:paraId="50828FB6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39" w:right="2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3BD02491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20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2D1C0683" w14:textId="77777777" w:rsidTr="00086814">
        <w:trPr>
          <w:trHeight w:val="255"/>
        </w:trPr>
        <w:tc>
          <w:tcPr>
            <w:tcW w:w="1129" w:type="dxa"/>
          </w:tcPr>
          <w:p w14:paraId="12A0848C" w14:textId="77777777" w:rsidR="00914E7A" w:rsidRPr="00914E7A" w:rsidRDefault="00914E7A" w:rsidP="008C29C6">
            <w:pPr>
              <w:pStyle w:val="TableParagraph"/>
              <w:spacing w:before="20" w:line="192" w:lineRule="exact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77.45316</w:t>
            </w:r>
          </w:p>
        </w:tc>
        <w:tc>
          <w:tcPr>
            <w:tcW w:w="969" w:type="dxa"/>
          </w:tcPr>
          <w:p w14:paraId="3309A209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139A0F6F" w14:textId="77777777" w:rsidR="00914E7A" w:rsidRPr="00914E7A" w:rsidRDefault="00914E7A" w:rsidP="008C29C6">
            <w:pPr>
              <w:pStyle w:val="TableParagraph"/>
              <w:spacing w:before="20" w:line="192" w:lineRule="exact"/>
              <w:ind w:left="29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E30-</w:t>
            </w:r>
            <w:r w:rsidRPr="00914E7A">
              <w:rPr>
                <w:spacing w:val="-5"/>
                <w:sz w:val="17"/>
                <w:szCs w:val="17"/>
              </w:rPr>
              <w:t>10</w:t>
            </w:r>
          </w:p>
        </w:tc>
        <w:tc>
          <w:tcPr>
            <w:tcW w:w="952" w:type="dxa"/>
          </w:tcPr>
          <w:p w14:paraId="184ED8D6" w14:textId="77777777" w:rsidR="00914E7A" w:rsidRPr="00914E7A" w:rsidRDefault="00914E7A" w:rsidP="00691765">
            <w:pPr>
              <w:pStyle w:val="TableParagraph"/>
              <w:spacing w:before="20" w:line="192" w:lineRule="exact"/>
              <w:ind w:right="17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0,10</w:t>
            </w:r>
          </w:p>
        </w:tc>
        <w:tc>
          <w:tcPr>
            <w:tcW w:w="832" w:type="dxa"/>
          </w:tcPr>
          <w:p w14:paraId="23E15679" w14:textId="77777777" w:rsidR="00914E7A" w:rsidRPr="00914E7A" w:rsidRDefault="00914E7A" w:rsidP="00691765">
            <w:pPr>
              <w:pStyle w:val="TableParagraph"/>
              <w:spacing w:before="20" w:line="192" w:lineRule="exact"/>
              <w:ind w:left="25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16BF1370" w14:textId="77777777" w:rsidR="00914E7A" w:rsidRPr="00914E7A" w:rsidRDefault="00914E7A" w:rsidP="008C29C6">
            <w:pPr>
              <w:pStyle w:val="TableParagraph"/>
              <w:spacing w:before="20" w:line="192" w:lineRule="exact"/>
              <w:ind w:left="26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Ekstruder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hvit,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3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10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3B595AFF" w14:textId="77777777" w:rsidR="00914E7A" w:rsidRPr="00914E7A" w:rsidRDefault="00914E7A" w:rsidP="008C29C6">
            <w:pPr>
              <w:pStyle w:val="TableParagraph"/>
              <w:spacing w:before="20" w:line="192" w:lineRule="exact"/>
              <w:ind w:left="68" w:right="49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10</w:t>
            </w:r>
          </w:p>
        </w:tc>
        <w:tc>
          <w:tcPr>
            <w:tcW w:w="1276" w:type="dxa"/>
          </w:tcPr>
          <w:p w14:paraId="6E04C206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24"/>
              <w:jc w:val="center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479454C5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42" w:right="27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2084D552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56" w:right="44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0,60</w:t>
            </w:r>
          </w:p>
        </w:tc>
        <w:tc>
          <w:tcPr>
            <w:tcW w:w="723" w:type="dxa"/>
          </w:tcPr>
          <w:p w14:paraId="22F876C5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39" w:right="2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30F11E16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20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59C3E868" w14:textId="77777777" w:rsidTr="00086814">
        <w:trPr>
          <w:trHeight w:val="255"/>
        </w:trPr>
        <w:tc>
          <w:tcPr>
            <w:tcW w:w="1129" w:type="dxa"/>
          </w:tcPr>
          <w:p w14:paraId="2732A53C" w14:textId="77777777" w:rsidR="00914E7A" w:rsidRPr="00914E7A" w:rsidRDefault="00914E7A" w:rsidP="008C29C6">
            <w:pPr>
              <w:pStyle w:val="TableParagraph"/>
              <w:spacing w:before="20" w:line="192" w:lineRule="exact"/>
              <w:ind w:left="30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77.45317</w:t>
            </w:r>
          </w:p>
        </w:tc>
        <w:tc>
          <w:tcPr>
            <w:tcW w:w="969" w:type="dxa"/>
          </w:tcPr>
          <w:p w14:paraId="5CF9B9E0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735CA05C" w14:textId="77777777" w:rsidR="00914E7A" w:rsidRPr="00914E7A" w:rsidRDefault="00914E7A" w:rsidP="008C29C6">
            <w:pPr>
              <w:pStyle w:val="TableParagraph"/>
              <w:spacing w:before="20" w:line="192" w:lineRule="exact"/>
              <w:ind w:left="29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E30-</w:t>
            </w:r>
            <w:r w:rsidRPr="00914E7A">
              <w:rPr>
                <w:spacing w:val="-5"/>
                <w:sz w:val="17"/>
                <w:szCs w:val="17"/>
              </w:rPr>
              <w:t>15</w:t>
            </w:r>
          </w:p>
        </w:tc>
        <w:tc>
          <w:tcPr>
            <w:tcW w:w="952" w:type="dxa"/>
          </w:tcPr>
          <w:p w14:paraId="4380EF65" w14:textId="77777777" w:rsidR="00914E7A" w:rsidRPr="00914E7A" w:rsidRDefault="00914E7A" w:rsidP="00691765">
            <w:pPr>
              <w:pStyle w:val="TableParagraph"/>
              <w:spacing w:before="20" w:line="192" w:lineRule="exact"/>
              <w:ind w:right="17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0,15</w:t>
            </w:r>
          </w:p>
        </w:tc>
        <w:tc>
          <w:tcPr>
            <w:tcW w:w="832" w:type="dxa"/>
          </w:tcPr>
          <w:p w14:paraId="446CC6D7" w14:textId="77777777" w:rsidR="00914E7A" w:rsidRPr="00914E7A" w:rsidRDefault="00914E7A" w:rsidP="00691765">
            <w:pPr>
              <w:pStyle w:val="TableParagraph"/>
              <w:spacing w:before="20" w:line="192" w:lineRule="exact"/>
              <w:ind w:left="24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1C14F515" w14:textId="77777777" w:rsidR="00914E7A" w:rsidRPr="00914E7A" w:rsidRDefault="00914E7A" w:rsidP="008C29C6">
            <w:pPr>
              <w:pStyle w:val="TableParagraph"/>
              <w:spacing w:before="20" w:line="192" w:lineRule="exact"/>
              <w:ind w:left="26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Ekstruder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hvit,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3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15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6B0AEB56" w14:textId="77777777" w:rsidR="00914E7A" w:rsidRPr="00914E7A" w:rsidRDefault="00914E7A" w:rsidP="008C29C6">
            <w:pPr>
              <w:pStyle w:val="TableParagraph"/>
              <w:spacing w:before="20" w:line="192" w:lineRule="exact"/>
              <w:ind w:left="68" w:right="49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15</w:t>
            </w:r>
          </w:p>
        </w:tc>
        <w:tc>
          <w:tcPr>
            <w:tcW w:w="1276" w:type="dxa"/>
          </w:tcPr>
          <w:p w14:paraId="1CF331BD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24"/>
              <w:jc w:val="center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38C7DDED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42" w:right="27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6699A4C3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56" w:right="44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0,90</w:t>
            </w:r>
          </w:p>
        </w:tc>
        <w:tc>
          <w:tcPr>
            <w:tcW w:w="723" w:type="dxa"/>
          </w:tcPr>
          <w:p w14:paraId="2F52BA9C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39" w:right="2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13CDD07C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1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1D6E22C2" w14:textId="77777777" w:rsidTr="00086814">
        <w:trPr>
          <w:trHeight w:val="255"/>
        </w:trPr>
        <w:tc>
          <w:tcPr>
            <w:tcW w:w="1129" w:type="dxa"/>
          </w:tcPr>
          <w:p w14:paraId="4BB7C2EF" w14:textId="77777777" w:rsidR="00914E7A" w:rsidRPr="00914E7A" w:rsidRDefault="00914E7A" w:rsidP="008C29C6">
            <w:pPr>
              <w:pStyle w:val="TableParagraph"/>
              <w:spacing w:before="20" w:line="192" w:lineRule="exact"/>
              <w:ind w:left="30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77.45318</w:t>
            </w:r>
          </w:p>
        </w:tc>
        <w:tc>
          <w:tcPr>
            <w:tcW w:w="969" w:type="dxa"/>
          </w:tcPr>
          <w:p w14:paraId="63BE2CE7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11CD9135" w14:textId="77777777" w:rsidR="00914E7A" w:rsidRPr="00914E7A" w:rsidRDefault="00914E7A" w:rsidP="008C29C6">
            <w:pPr>
              <w:pStyle w:val="TableParagraph"/>
              <w:spacing w:before="20" w:line="192" w:lineRule="exact"/>
              <w:ind w:left="29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E30-</w:t>
            </w:r>
            <w:r w:rsidRPr="00914E7A">
              <w:rPr>
                <w:spacing w:val="-5"/>
                <w:sz w:val="17"/>
                <w:szCs w:val="17"/>
              </w:rPr>
              <w:t>20</w:t>
            </w:r>
          </w:p>
        </w:tc>
        <w:tc>
          <w:tcPr>
            <w:tcW w:w="952" w:type="dxa"/>
          </w:tcPr>
          <w:p w14:paraId="16485854" w14:textId="77777777" w:rsidR="00914E7A" w:rsidRPr="00914E7A" w:rsidRDefault="00914E7A" w:rsidP="00691765">
            <w:pPr>
              <w:pStyle w:val="TableParagraph"/>
              <w:spacing w:before="20" w:line="192" w:lineRule="exact"/>
              <w:ind w:right="17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0,20</w:t>
            </w:r>
          </w:p>
        </w:tc>
        <w:tc>
          <w:tcPr>
            <w:tcW w:w="832" w:type="dxa"/>
          </w:tcPr>
          <w:p w14:paraId="70713939" w14:textId="77777777" w:rsidR="00914E7A" w:rsidRPr="00914E7A" w:rsidRDefault="00914E7A" w:rsidP="00691765">
            <w:pPr>
              <w:pStyle w:val="TableParagraph"/>
              <w:spacing w:before="20" w:line="192" w:lineRule="exact"/>
              <w:ind w:left="24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42AD2E14" w14:textId="77777777" w:rsidR="00914E7A" w:rsidRPr="00914E7A" w:rsidRDefault="00914E7A" w:rsidP="008C29C6">
            <w:pPr>
              <w:pStyle w:val="TableParagraph"/>
              <w:spacing w:before="20" w:line="192" w:lineRule="exact"/>
              <w:ind w:left="26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Ekstruder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hvit,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3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20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08CD7E2D" w14:textId="77777777" w:rsidR="00914E7A" w:rsidRPr="00914E7A" w:rsidRDefault="00914E7A" w:rsidP="008C29C6">
            <w:pPr>
              <w:pStyle w:val="TableParagraph"/>
              <w:spacing w:before="20" w:line="192" w:lineRule="exact"/>
              <w:ind w:left="68" w:right="49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20</w:t>
            </w:r>
          </w:p>
        </w:tc>
        <w:tc>
          <w:tcPr>
            <w:tcW w:w="1276" w:type="dxa"/>
          </w:tcPr>
          <w:p w14:paraId="4E6E2DB5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24"/>
              <w:jc w:val="center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73DC5CC8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42" w:right="27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67E0514D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56" w:right="44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1,20</w:t>
            </w:r>
          </w:p>
        </w:tc>
        <w:tc>
          <w:tcPr>
            <w:tcW w:w="723" w:type="dxa"/>
          </w:tcPr>
          <w:p w14:paraId="239BDF80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39" w:right="30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2DD9F3E3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1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25E90593" w14:textId="77777777" w:rsidTr="00086814">
        <w:trPr>
          <w:trHeight w:val="255"/>
        </w:trPr>
        <w:tc>
          <w:tcPr>
            <w:tcW w:w="1129" w:type="dxa"/>
          </w:tcPr>
          <w:p w14:paraId="25383768" w14:textId="77777777" w:rsidR="00914E7A" w:rsidRPr="00914E7A" w:rsidRDefault="00914E7A" w:rsidP="008C29C6">
            <w:pPr>
              <w:pStyle w:val="TableParagraph"/>
              <w:spacing w:before="20" w:line="192" w:lineRule="exact"/>
              <w:ind w:left="30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77.45319</w:t>
            </w:r>
          </w:p>
        </w:tc>
        <w:tc>
          <w:tcPr>
            <w:tcW w:w="969" w:type="dxa"/>
          </w:tcPr>
          <w:p w14:paraId="78B25CD5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6DA03F3A" w14:textId="77777777" w:rsidR="00914E7A" w:rsidRPr="00914E7A" w:rsidRDefault="00914E7A" w:rsidP="008C29C6">
            <w:pPr>
              <w:pStyle w:val="TableParagraph"/>
              <w:spacing w:before="20" w:line="192" w:lineRule="exact"/>
              <w:ind w:left="29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E30-</w:t>
            </w:r>
            <w:r w:rsidRPr="00914E7A">
              <w:rPr>
                <w:spacing w:val="-5"/>
                <w:sz w:val="17"/>
                <w:szCs w:val="17"/>
              </w:rPr>
              <w:t>30</w:t>
            </w:r>
          </w:p>
        </w:tc>
        <w:tc>
          <w:tcPr>
            <w:tcW w:w="952" w:type="dxa"/>
          </w:tcPr>
          <w:p w14:paraId="37A68AFB" w14:textId="77777777" w:rsidR="00914E7A" w:rsidRPr="00914E7A" w:rsidRDefault="00914E7A" w:rsidP="00691765">
            <w:pPr>
              <w:pStyle w:val="TableParagraph"/>
              <w:spacing w:before="20" w:line="192" w:lineRule="exact"/>
              <w:ind w:right="17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0,30</w:t>
            </w:r>
          </w:p>
        </w:tc>
        <w:tc>
          <w:tcPr>
            <w:tcW w:w="832" w:type="dxa"/>
          </w:tcPr>
          <w:p w14:paraId="0B2EA337" w14:textId="77777777" w:rsidR="00914E7A" w:rsidRPr="00914E7A" w:rsidRDefault="00914E7A" w:rsidP="00691765">
            <w:pPr>
              <w:pStyle w:val="TableParagraph"/>
              <w:spacing w:before="20" w:line="192" w:lineRule="exact"/>
              <w:ind w:left="24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17383B44" w14:textId="77777777" w:rsidR="00914E7A" w:rsidRPr="00914E7A" w:rsidRDefault="00914E7A" w:rsidP="008C29C6">
            <w:pPr>
              <w:pStyle w:val="TableParagraph"/>
              <w:spacing w:before="20" w:line="192" w:lineRule="exact"/>
              <w:ind w:left="26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Ekstruder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hvit,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3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30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634661B7" w14:textId="77777777" w:rsidR="00914E7A" w:rsidRPr="00914E7A" w:rsidRDefault="00914E7A" w:rsidP="008C29C6">
            <w:pPr>
              <w:pStyle w:val="TableParagraph"/>
              <w:spacing w:before="20" w:line="192" w:lineRule="exact"/>
              <w:ind w:left="68" w:right="50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30</w:t>
            </w:r>
          </w:p>
        </w:tc>
        <w:tc>
          <w:tcPr>
            <w:tcW w:w="1276" w:type="dxa"/>
          </w:tcPr>
          <w:p w14:paraId="1E1F844C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24"/>
              <w:jc w:val="center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3A2310C8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42" w:right="28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6E4792D5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56" w:right="45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1,80</w:t>
            </w:r>
          </w:p>
        </w:tc>
        <w:tc>
          <w:tcPr>
            <w:tcW w:w="723" w:type="dxa"/>
          </w:tcPr>
          <w:p w14:paraId="4AD8EED6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39" w:right="30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7F4F7283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1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B20881" w:rsidRPr="00F11259" w14:paraId="152BD8B7" w14:textId="77777777" w:rsidTr="00086814">
        <w:trPr>
          <w:trHeight w:val="255"/>
        </w:trPr>
        <w:tc>
          <w:tcPr>
            <w:tcW w:w="1129" w:type="dxa"/>
          </w:tcPr>
          <w:p w14:paraId="7582815B" w14:textId="42D0B4E9" w:rsidR="00B20881" w:rsidRPr="00F11259" w:rsidRDefault="00B20881" w:rsidP="008C29C6">
            <w:pPr>
              <w:pStyle w:val="TableParagraph"/>
              <w:spacing w:before="20" w:line="192" w:lineRule="exact"/>
              <w:ind w:left="30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77</w:t>
            </w:r>
            <w:r w:rsidR="00926D43" w:rsidRPr="00F11259">
              <w:rPr>
                <w:spacing w:val="-2"/>
                <w:w w:val="105"/>
                <w:sz w:val="17"/>
                <w:szCs w:val="17"/>
              </w:rPr>
              <w:t>.45321</w:t>
            </w:r>
          </w:p>
        </w:tc>
        <w:tc>
          <w:tcPr>
            <w:tcW w:w="969" w:type="dxa"/>
          </w:tcPr>
          <w:p w14:paraId="2AA988E1" w14:textId="77777777" w:rsidR="00B20881" w:rsidRPr="00F11259" w:rsidRDefault="00B2088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44F4ED4A" w14:textId="217881F4" w:rsidR="00B20881" w:rsidRPr="00F11259" w:rsidRDefault="00DF165B" w:rsidP="008C29C6">
            <w:pPr>
              <w:pStyle w:val="TableParagraph"/>
              <w:spacing w:before="20" w:line="192" w:lineRule="exact"/>
              <w:ind w:left="28"/>
              <w:rPr>
                <w:sz w:val="17"/>
                <w:szCs w:val="17"/>
              </w:rPr>
            </w:pPr>
            <w:r w:rsidRPr="00F11259">
              <w:rPr>
                <w:sz w:val="17"/>
                <w:szCs w:val="17"/>
              </w:rPr>
              <w:t>E40-10</w:t>
            </w:r>
          </w:p>
        </w:tc>
        <w:tc>
          <w:tcPr>
            <w:tcW w:w="952" w:type="dxa"/>
          </w:tcPr>
          <w:p w14:paraId="034009A7" w14:textId="43465636" w:rsidR="00B20881" w:rsidRPr="00F11259" w:rsidRDefault="00C305BD" w:rsidP="00691765">
            <w:pPr>
              <w:pStyle w:val="TableParagraph"/>
              <w:spacing w:before="20" w:line="192" w:lineRule="exact"/>
              <w:ind w:right="17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0,10</w:t>
            </w:r>
          </w:p>
        </w:tc>
        <w:tc>
          <w:tcPr>
            <w:tcW w:w="832" w:type="dxa"/>
          </w:tcPr>
          <w:p w14:paraId="4ABEF002" w14:textId="0EAF918F" w:rsidR="00B20881" w:rsidRPr="00F11259" w:rsidRDefault="00024607" w:rsidP="00691765">
            <w:pPr>
              <w:pStyle w:val="TableParagraph"/>
              <w:spacing w:before="20" w:line="192" w:lineRule="exact"/>
              <w:ind w:left="24"/>
              <w:jc w:val="center"/>
              <w:rPr>
                <w:w w:val="103"/>
                <w:sz w:val="17"/>
                <w:szCs w:val="17"/>
              </w:rPr>
            </w:pPr>
            <w:r w:rsidRPr="00F11259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1A0A5A3E" w14:textId="20AE56E1" w:rsidR="00A00C52" w:rsidRPr="00F11259" w:rsidRDefault="00926D43" w:rsidP="00A00C52">
            <w:pPr>
              <w:pStyle w:val="TableParagraph"/>
              <w:spacing w:before="20" w:line="192" w:lineRule="exact"/>
              <w:ind w:left="26"/>
              <w:rPr>
                <w:w w:val="105"/>
                <w:sz w:val="17"/>
                <w:szCs w:val="17"/>
              </w:rPr>
            </w:pPr>
            <w:r w:rsidRPr="00F11259">
              <w:rPr>
                <w:w w:val="105"/>
                <w:sz w:val="17"/>
                <w:szCs w:val="17"/>
              </w:rPr>
              <w:t>Ekstruder hvit, 4 mm, 10 cm</w:t>
            </w:r>
          </w:p>
        </w:tc>
        <w:tc>
          <w:tcPr>
            <w:tcW w:w="850" w:type="dxa"/>
          </w:tcPr>
          <w:p w14:paraId="1A34BB04" w14:textId="509B1C58" w:rsidR="00B20881" w:rsidRPr="00F11259" w:rsidRDefault="00CF5991" w:rsidP="008C29C6">
            <w:pPr>
              <w:pStyle w:val="TableParagraph"/>
              <w:spacing w:before="20" w:line="192" w:lineRule="exact"/>
              <w:ind w:left="68" w:right="52"/>
              <w:jc w:val="center"/>
              <w:rPr>
                <w:spacing w:val="-5"/>
                <w:w w:val="105"/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10</w:t>
            </w:r>
          </w:p>
        </w:tc>
        <w:tc>
          <w:tcPr>
            <w:tcW w:w="1276" w:type="dxa"/>
          </w:tcPr>
          <w:p w14:paraId="73F74EA8" w14:textId="3E9CDB04" w:rsidR="00B20881" w:rsidRPr="00F11259" w:rsidRDefault="00D43D5D" w:rsidP="00F84206">
            <w:pPr>
              <w:pStyle w:val="TableParagraph"/>
              <w:spacing w:before="20" w:line="192" w:lineRule="exact"/>
              <w:ind w:left="23"/>
              <w:jc w:val="center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71918ACC" w14:textId="6D54B834" w:rsidR="00B20881" w:rsidRPr="00F11259" w:rsidRDefault="00CF5991" w:rsidP="00F84206">
            <w:pPr>
              <w:pStyle w:val="TableParagraph"/>
              <w:spacing w:before="20" w:line="192" w:lineRule="exact"/>
              <w:ind w:left="42" w:right="30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4,00</w:t>
            </w:r>
          </w:p>
        </w:tc>
        <w:tc>
          <w:tcPr>
            <w:tcW w:w="709" w:type="dxa"/>
          </w:tcPr>
          <w:p w14:paraId="7786B967" w14:textId="4B3D48F2" w:rsidR="00B20881" w:rsidRPr="00F11259" w:rsidRDefault="003A3EDE" w:rsidP="00F84206">
            <w:pPr>
              <w:pStyle w:val="TableParagraph"/>
              <w:spacing w:before="20" w:line="192" w:lineRule="exact"/>
              <w:ind w:left="56" w:right="47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0,80</w:t>
            </w:r>
          </w:p>
        </w:tc>
        <w:tc>
          <w:tcPr>
            <w:tcW w:w="723" w:type="dxa"/>
          </w:tcPr>
          <w:p w14:paraId="0683AA05" w14:textId="66B22495" w:rsidR="00B20881" w:rsidRPr="00F11259" w:rsidRDefault="00AC1087" w:rsidP="00F84206">
            <w:pPr>
              <w:pStyle w:val="TableParagraph"/>
              <w:spacing w:before="20" w:line="192" w:lineRule="exact"/>
              <w:ind w:left="39" w:right="33"/>
              <w:jc w:val="center"/>
              <w:rPr>
                <w:spacing w:val="-5"/>
                <w:w w:val="105"/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041E3033" w14:textId="211CAB9B" w:rsidR="00B20881" w:rsidRPr="00F11259" w:rsidRDefault="00AC1087" w:rsidP="00F84206">
            <w:pPr>
              <w:pStyle w:val="TableParagraph"/>
              <w:spacing w:before="20" w:line="192" w:lineRule="exact"/>
              <w:ind w:left="17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B20881" w:rsidRPr="00F11259" w14:paraId="5D9F280A" w14:textId="77777777" w:rsidTr="00086814">
        <w:trPr>
          <w:trHeight w:val="255"/>
        </w:trPr>
        <w:tc>
          <w:tcPr>
            <w:tcW w:w="1129" w:type="dxa"/>
          </w:tcPr>
          <w:p w14:paraId="4E25A332" w14:textId="6D1CB23F" w:rsidR="00B20881" w:rsidRPr="00F11259" w:rsidRDefault="00A00C52" w:rsidP="008C29C6">
            <w:pPr>
              <w:pStyle w:val="TableParagraph"/>
              <w:spacing w:before="20" w:line="192" w:lineRule="exact"/>
              <w:ind w:left="30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77.45322</w:t>
            </w:r>
          </w:p>
        </w:tc>
        <w:tc>
          <w:tcPr>
            <w:tcW w:w="969" w:type="dxa"/>
          </w:tcPr>
          <w:p w14:paraId="14F29048" w14:textId="77777777" w:rsidR="00B20881" w:rsidRPr="00F11259" w:rsidRDefault="00B2088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3895C8D6" w14:textId="4D985C78" w:rsidR="00DF165B" w:rsidRPr="00F11259" w:rsidRDefault="00DF165B" w:rsidP="00DF165B">
            <w:pPr>
              <w:pStyle w:val="TableParagraph"/>
              <w:spacing w:before="20" w:line="192" w:lineRule="exact"/>
              <w:ind w:left="28"/>
              <w:rPr>
                <w:sz w:val="17"/>
                <w:szCs w:val="17"/>
              </w:rPr>
            </w:pPr>
            <w:r w:rsidRPr="00F11259">
              <w:rPr>
                <w:sz w:val="17"/>
                <w:szCs w:val="17"/>
              </w:rPr>
              <w:t>E40-15</w:t>
            </w:r>
          </w:p>
        </w:tc>
        <w:tc>
          <w:tcPr>
            <w:tcW w:w="952" w:type="dxa"/>
          </w:tcPr>
          <w:p w14:paraId="654699CC" w14:textId="40EBF38E" w:rsidR="00B20881" w:rsidRPr="00F11259" w:rsidRDefault="00C305BD" w:rsidP="00691765">
            <w:pPr>
              <w:pStyle w:val="TableParagraph"/>
              <w:spacing w:before="20" w:line="192" w:lineRule="exact"/>
              <w:ind w:right="17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0,15</w:t>
            </w:r>
          </w:p>
        </w:tc>
        <w:tc>
          <w:tcPr>
            <w:tcW w:w="832" w:type="dxa"/>
          </w:tcPr>
          <w:p w14:paraId="60872211" w14:textId="5EDB7FE9" w:rsidR="00B20881" w:rsidRPr="00F11259" w:rsidRDefault="00024607" w:rsidP="00691765">
            <w:pPr>
              <w:pStyle w:val="TableParagraph"/>
              <w:spacing w:before="20" w:line="192" w:lineRule="exact"/>
              <w:ind w:left="24"/>
              <w:jc w:val="center"/>
              <w:rPr>
                <w:w w:val="103"/>
                <w:sz w:val="17"/>
                <w:szCs w:val="17"/>
              </w:rPr>
            </w:pPr>
            <w:r w:rsidRPr="00F11259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3B32C2CA" w14:textId="63E1B9B6" w:rsidR="00B20881" w:rsidRPr="00F11259" w:rsidRDefault="00A00C52" w:rsidP="008C29C6">
            <w:pPr>
              <w:pStyle w:val="TableParagraph"/>
              <w:spacing w:before="20" w:line="192" w:lineRule="exact"/>
              <w:ind w:left="26"/>
              <w:rPr>
                <w:w w:val="105"/>
                <w:sz w:val="17"/>
                <w:szCs w:val="17"/>
              </w:rPr>
            </w:pPr>
            <w:r w:rsidRPr="00F11259">
              <w:rPr>
                <w:w w:val="105"/>
                <w:sz w:val="17"/>
                <w:szCs w:val="17"/>
              </w:rPr>
              <w:t>Ekstruder hvit, 4 mm, 15 cm</w:t>
            </w:r>
          </w:p>
        </w:tc>
        <w:tc>
          <w:tcPr>
            <w:tcW w:w="850" w:type="dxa"/>
          </w:tcPr>
          <w:p w14:paraId="25678658" w14:textId="2713DEB1" w:rsidR="00B20881" w:rsidRPr="00F11259" w:rsidRDefault="00CF5991" w:rsidP="008C29C6">
            <w:pPr>
              <w:pStyle w:val="TableParagraph"/>
              <w:spacing w:before="20" w:line="192" w:lineRule="exact"/>
              <w:ind w:left="68" w:right="52"/>
              <w:jc w:val="center"/>
              <w:rPr>
                <w:spacing w:val="-5"/>
                <w:w w:val="105"/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15</w:t>
            </w:r>
          </w:p>
        </w:tc>
        <w:tc>
          <w:tcPr>
            <w:tcW w:w="1276" w:type="dxa"/>
          </w:tcPr>
          <w:p w14:paraId="0F9991F9" w14:textId="7B4D514F" w:rsidR="00B20881" w:rsidRPr="00F11259" w:rsidRDefault="00D43D5D" w:rsidP="00F84206">
            <w:pPr>
              <w:pStyle w:val="TableParagraph"/>
              <w:spacing w:before="20" w:line="192" w:lineRule="exact"/>
              <w:ind w:left="23"/>
              <w:jc w:val="center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1181B32F" w14:textId="2750D56F" w:rsidR="00B20881" w:rsidRPr="00F11259" w:rsidRDefault="00CF5991" w:rsidP="00F84206">
            <w:pPr>
              <w:pStyle w:val="TableParagraph"/>
              <w:spacing w:before="20" w:line="192" w:lineRule="exact"/>
              <w:ind w:left="42" w:right="30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4,00</w:t>
            </w:r>
          </w:p>
        </w:tc>
        <w:tc>
          <w:tcPr>
            <w:tcW w:w="709" w:type="dxa"/>
          </w:tcPr>
          <w:p w14:paraId="37C3CE9E" w14:textId="4C530EBC" w:rsidR="00B20881" w:rsidRPr="00F11259" w:rsidRDefault="002C117F" w:rsidP="00F84206">
            <w:pPr>
              <w:pStyle w:val="TableParagraph"/>
              <w:spacing w:before="20" w:line="192" w:lineRule="exact"/>
              <w:ind w:left="56" w:right="47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1,20</w:t>
            </w:r>
          </w:p>
        </w:tc>
        <w:tc>
          <w:tcPr>
            <w:tcW w:w="723" w:type="dxa"/>
          </w:tcPr>
          <w:p w14:paraId="6DDA543E" w14:textId="200DFFE1" w:rsidR="00B20881" w:rsidRPr="00F11259" w:rsidRDefault="00AC1087" w:rsidP="00F84206">
            <w:pPr>
              <w:pStyle w:val="TableParagraph"/>
              <w:spacing w:before="20" w:line="192" w:lineRule="exact"/>
              <w:ind w:left="39" w:right="33"/>
              <w:jc w:val="center"/>
              <w:rPr>
                <w:spacing w:val="-5"/>
                <w:w w:val="105"/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6BDECE59" w14:textId="6FAD9D7A" w:rsidR="00B20881" w:rsidRPr="00F11259" w:rsidRDefault="00AC1087" w:rsidP="00F84206">
            <w:pPr>
              <w:pStyle w:val="TableParagraph"/>
              <w:spacing w:before="20" w:line="192" w:lineRule="exact"/>
              <w:ind w:left="17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B20881" w:rsidRPr="00F11259" w14:paraId="4D169B43" w14:textId="77777777" w:rsidTr="00086814">
        <w:trPr>
          <w:trHeight w:val="255"/>
        </w:trPr>
        <w:tc>
          <w:tcPr>
            <w:tcW w:w="1129" w:type="dxa"/>
          </w:tcPr>
          <w:p w14:paraId="3DCFDD47" w14:textId="4EB843C0" w:rsidR="00B20881" w:rsidRPr="00F11259" w:rsidRDefault="00A00C52" w:rsidP="008C29C6">
            <w:pPr>
              <w:pStyle w:val="TableParagraph"/>
              <w:spacing w:before="20" w:line="192" w:lineRule="exact"/>
              <w:ind w:left="30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77.45</w:t>
            </w:r>
            <w:r w:rsidR="00272236" w:rsidRPr="00F11259">
              <w:rPr>
                <w:spacing w:val="-2"/>
                <w:w w:val="105"/>
                <w:sz w:val="17"/>
                <w:szCs w:val="17"/>
              </w:rPr>
              <w:t>3</w:t>
            </w:r>
            <w:r w:rsidRPr="00F11259">
              <w:rPr>
                <w:spacing w:val="-2"/>
                <w:w w:val="105"/>
                <w:sz w:val="17"/>
                <w:szCs w:val="17"/>
              </w:rPr>
              <w:t>23</w:t>
            </w:r>
          </w:p>
        </w:tc>
        <w:tc>
          <w:tcPr>
            <w:tcW w:w="969" w:type="dxa"/>
          </w:tcPr>
          <w:p w14:paraId="6A68B7DE" w14:textId="77777777" w:rsidR="00B20881" w:rsidRPr="00F11259" w:rsidRDefault="00B2088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4E62C000" w14:textId="4AE016A0" w:rsidR="00B20881" w:rsidRPr="00F11259" w:rsidRDefault="00DF165B" w:rsidP="008C29C6">
            <w:pPr>
              <w:pStyle w:val="TableParagraph"/>
              <w:spacing w:before="20" w:line="192" w:lineRule="exact"/>
              <w:ind w:left="28"/>
              <w:rPr>
                <w:sz w:val="17"/>
                <w:szCs w:val="17"/>
              </w:rPr>
            </w:pPr>
            <w:r w:rsidRPr="00F11259">
              <w:rPr>
                <w:sz w:val="17"/>
                <w:szCs w:val="17"/>
              </w:rPr>
              <w:t>E40-20</w:t>
            </w:r>
          </w:p>
        </w:tc>
        <w:tc>
          <w:tcPr>
            <w:tcW w:w="952" w:type="dxa"/>
          </w:tcPr>
          <w:p w14:paraId="3D6C9F9C" w14:textId="70EC0AF5" w:rsidR="00B20881" w:rsidRPr="00F11259" w:rsidRDefault="00C305BD" w:rsidP="00691765">
            <w:pPr>
              <w:pStyle w:val="TableParagraph"/>
              <w:spacing w:before="20" w:line="192" w:lineRule="exact"/>
              <w:ind w:right="17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0,20</w:t>
            </w:r>
          </w:p>
        </w:tc>
        <w:tc>
          <w:tcPr>
            <w:tcW w:w="832" w:type="dxa"/>
          </w:tcPr>
          <w:p w14:paraId="0B33F4D3" w14:textId="451A12FA" w:rsidR="00B20881" w:rsidRPr="00F11259" w:rsidRDefault="00024607" w:rsidP="00691765">
            <w:pPr>
              <w:pStyle w:val="TableParagraph"/>
              <w:spacing w:before="20" w:line="192" w:lineRule="exact"/>
              <w:ind w:left="24"/>
              <w:jc w:val="center"/>
              <w:rPr>
                <w:w w:val="103"/>
                <w:sz w:val="17"/>
                <w:szCs w:val="17"/>
              </w:rPr>
            </w:pPr>
            <w:r w:rsidRPr="00F11259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6343EB43" w14:textId="3EF37F88" w:rsidR="00B20881" w:rsidRPr="00F11259" w:rsidRDefault="00A00C52" w:rsidP="008C29C6">
            <w:pPr>
              <w:pStyle w:val="TableParagraph"/>
              <w:spacing w:before="20" w:line="192" w:lineRule="exact"/>
              <w:ind w:left="26"/>
              <w:rPr>
                <w:w w:val="105"/>
                <w:sz w:val="17"/>
                <w:szCs w:val="17"/>
              </w:rPr>
            </w:pPr>
            <w:r w:rsidRPr="00F11259">
              <w:rPr>
                <w:w w:val="105"/>
                <w:sz w:val="17"/>
                <w:szCs w:val="17"/>
              </w:rPr>
              <w:t xml:space="preserve">Ekstruder hvit, 4 mm, </w:t>
            </w:r>
            <w:r w:rsidR="00FB49B4" w:rsidRPr="00F11259">
              <w:rPr>
                <w:w w:val="105"/>
                <w:sz w:val="17"/>
                <w:szCs w:val="17"/>
              </w:rPr>
              <w:t>20 cm</w:t>
            </w:r>
          </w:p>
        </w:tc>
        <w:tc>
          <w:tcPr>
            <w:tcW w:w="850" w:type="dxa"/>
          </w:tcPr>
          <w:p w14:paraId="3FA5546A" w14:textId="497EC303" w:rsidR="00B20881" w:rsidRPr="00F11259" w:rsidRDefault="00CF5991" w:rsidP="008C29C6">
            <w:pPr>
              <w:pStyle w:val="TableParagraph"/>
              <w:spacing w:before="20" w:line="192" w:lineRule="exact"/>
              <w:ind w:left="68" w:right="52"/>
              <w:jc w:val="center"/>
              <w:rPr>
                <w:spacing w:val="-5"/>
                <w:w w:val="105"/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20</w:t>
            </w:r>
          </w:p>
        </w:tc>
        <w:tc>
          <w:tcPr>
            <w:tcW w:w="1276" w:type="dxa"/>
          </w:tcPr>
          <w:p w14:paraId="44A42FA3" w14:textId="5E53D76F" w:rsidR="00B20881" w:rsidRPr="00F11259" w:rsidRDefault="00D43D5D" w:rsidP="00F84206">
            <w:pPr>
              <w:pStyle w:val="TableParagraph"/>
              <w:spacing w:before="20" w:line="192" w:lineRule="exact"/>
              <w:ind w:left="23"/>
              <w:jc w:val="center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69C464D7" w14:textId="424DE3CC" w:rsidR="00B20881" w:rsidRPr="00F11259" w:rsidRDefault="00CF5991" w:rsidP="00F84206">
            <w:pPr>
              <w:pStyle w:val="TableParagraph"/>
              <w:spacing w:before="20" w:line="192" w:lineRule="exact"/>
              <w:ind w:left="42" w:right="30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4,00</w:t>
            </w:r>
          </w:p>
        </w:tc>
        <w:tc>
          <w:tcPr>
            <w:tcW w:w="709" w:type="dxa"/>
          </w:tcPr>
          <w:p w14:paraId="2E5D8A23" w14:textId="1EA7C0B1" w:rsidR="00B20881" w:rsidRPr="00F11259" w:rsidRDefault="002C117F" w:rsidP="00F84206">
            <w:pPr>
              <w:pStyle w:val="TableParagraph"/>
              <w:spacing w:before="20" w:line="192" w:lineRule="exact"/>
              <w:ind w:left="56" w:right="47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1,60</w:t>
            </w:r>
          </w:p>
        </w:tc>
        <w:tc>
          <w:tcPr>
            <w:tcW w:w="723" w:type="dxa"/>
          </w:tcPr>
          <w:p w14:paraId="5589281F" w14:textId="50BA6274" w:rsidR="00B20881" w:rsidRPr="00F11259" w:rsidRDefault="00AC1087" w:rsidP="00F84206">
            <w:pPr>
              <w:pStyle w:val="TableParagraph"/>
              <w:spacing w:before="20" w:line="192" w:lineRule="exact"/>
              <w:ind w:left="39" w:right="33"/>
              <w:jc w:val="center"/>
              <w:rPr>
                <w:spacing w:val="-5"/>
                <w:w w:val="105"/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09D50B13" w14:textId="2C3300D0" w:rsidR="00B20881" w:rsidRPr="00F11259" w:rsidRDefault="00AC1087" w:rsidP="00F84206">
            <w:pPr>
              <w:pStyle w:val="TableParagraph"/>
              <w:spacing w:before="20" w:line="192" w:lineRule="exact"/>
              <w:ind w:left="17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B20881" w:rsidRPr="00F11259" w14:paraId="66C3BC3C" w14:textId="77777777" w:rsidTr="00086814">
        <w:trPr>
          <w:trHeight w:val="255"/>
        </w:trPr>
        <w:tc>
          <w:tcPr>
            <w:tcW w:w="1129" w:type="dxa"/>
          </w:tcPr>
          <w:p w14:paraId="774F3E7D" w14:textId="20288D0F" w:rsidR="00B20881" w:rsidRPr="00F11259" w:rsidRDefault="00FB49B4" w:rsidP="008C29C6">
            <w:pPr>
              <w:pStyle w:val="TableParagraph"/>
              <w:spacing w:before="20" w:line="192" w:lineRule="exact"/>
              <w:ind w:left="30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77.45</w:t>
            </w:r>
            <w:r w:rsidR="00272236" w:rsidRPr="00F11259">
              <w:rPr>
                <w:spacing w:val="-2"/>
                <w:w w:val="105"/>
                <w:sz w:val="17"/>
                <w:szCs w:val="17"/>
              </w:rPr>
              <w:t>3</w:t>
            </w:r>
            <w:r w:rsidRPr="00F11259">
              <w:rPr>
                <w:spacing w:val="-2"/>
                <w:w w:val="105"/>
                <w:sz w:val="17"/>
                <w:szCs w:val="17"/>
              </w:rPr>
              <w:t>24</w:t>
            </w:r>
          </w:p>
        </w:tc>
        <w:tc>
          <w:tcPr>
            <w:tcW w:w="969" w:type="dxa"/>
          </w:tcPr>
          <w:p w14:paraId="361D49DB" w14:textId="77777777" w:rsidR="00B20881" w:rsidRPr="00F11259" w:rsidRDefault="00B2088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1CA7278F" w14:textId="426EE0DD" w:rsidR="00B20881" w:rsidRPr="00F11259" w:rsidRDefault="00DF165B" w:rsidP="008C29C6">
            <w:pPr>
              <w:pStyle w:val="TableParagraph"/>
              <w:spacing w:before="20" w:line="192" w:lineRule="exact"/>
              <w:ind w:left="28"/>
              <w:rPr>
                <w:sz w:val="17"/>
                <w:szCs w:val="17"/>
              </w:rPr>
            </w:pPr>
            <w:r w:rsidRPr="00F11259">
              <w:rPr>
                <w:sz w:val="17"/>
                <w:szCs w:val="17"/>
              </w:rPr>
              <w:t>E40-30</w:t>
            </w:r>
          </w:p>
        </w:tc>
        <w:tc>
          <w:tcPr>
            <w:tcW w:w="952" w:type="dxa"/>
          </w:tcPr>
          <w:p w14:paraId="53A559FC" w14:textId="769892C9" w:rsidR="00B20881" w:rsidRPr="00F11259" w:rsidRDefault="00C305BD" w:rsidP="00691765">
            <w:pPr>
              <w:pStyle w:val="TableParagraph"/>
              <w:spacing w:before="20" w:line="192" w:lineRule="exact"/>
              <w:ind w:right="17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0,30</w:t>
            </w:r>
          </w:p>
        </w:tc>
        <w:tc>
          <w:tcPr>
            <w:tcW w:w="832" w:type="dxa"/>
          </w:tcPr>
          <w:p w14:paraId="097A0BDD" w14:textId="265E1568" w:rsidR="00B20881" w:rsidRPr="00F11259" w:rsidRDefault="00024607" w:rsidP="00691765">
            <w:pPr>
              <w:pStyle w:val="TableParagraph"/>
              <w:spacing w:before="20" w:line="192" w:lineRule="exact"/>
              <w:ind w:left="24"/>
              <w:jc w:val="center"/>
              <w:rPr>
                <w:w w:val="103"/>
                <w:sz w:val="17"/>
                <w:szCs w:val="17"/>
              </w:rPr>
            </w:pPr>
            <w:r w:rsidRPr="00F11259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2A25E5AB" w14:textId="1ADCF3F9" w:rsidR="00B20881" w:rsidRPr="00F11259" w:rsidRDefault="00FB49B4" w:rsidP="008C29C6">
            <w:pPr>
              <w:pStyle w:val="TableParagraph"/>
              <w:spacing w:before="20" w:line="192" w:lineRule="exact"/>
              <w:ind w:left="26"/>
              <w:rPr>
                <w:w w:val="105"/>
                <w:sz w:val="17"/>
                <w:szCs w:val="17"/>
              </w:rPr>
            </w:pPr>
            <w:r w:rsidRPr="00F11259">
              <w:rPr>
                <w:w w:val="105"/>
                <w:sz w:val="17"/>
                <w:szCs w:val="17"/>
              </w:rPr>
              <w:t xml:space="preserve">Ekstruder hvit, 4 mm, </w:t>
            </w:r>
            <w:r w:rsidR="00272236" w:rsidRPr="00F11259">
              <w:rPr>
                <w:w w:val="105"/>
                <w:sz w:val="17"/>
                <w:szCs w:val="17"/>
              </w:rPr>
              <w:t>30 cm</w:t>
            </w:r>
          </w:p>
        </w:tc>
        <w:tc>
          <w:tcPr>
            <w:tcW w:w="850" w:type="dxa"/>
          </w:tcPr>
          <w:p w14:paraId="0AE8966F" w14:textId="30832ADB" w:rsidR="00B20881" w:rsidRPr="00F11259" w:rsidRDefault="00CF5991" w:rsidP="008C29C6">
            <w:pPr>
              <w:pStyle w:val="TableParagraph"/>
              <w:spacing w:before="20" w:line="192" w:lineRule="exact"/>
              <w:ind w:left="68" w:right="52"/>
              <w:jc w:val="center"/>
              <w:rPr>
                <w:spacing w:val="-5"/>
                <w:w w:val="105"/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30</w:t>
            </w:r>
          </w:p>
        </w:tc>
        <w:tc>
          <w:tcPr>
            <w:tcW w:w="1276" w:type="dxa"/>
          </w:tcPr>
          <w:p w14:paraId="17DFD47A" w14:textId="5D6D50C6" w:rsidR="00B20881" w:rsidRPr="00F11259" w:rsidRDefault="00D43D5D" w:rsidP="00F84206">
            <w:pPr>
              <w:pStyle w:val="TableParagraph"/>
              <w:spacing w:before="20" w:line="192" w:lineRule="exact"/>
              <w:ind w:left="23"/>
              <w:jc w:val="center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00E70FFC" w14:textId="63C2583E" w:rsidR="00B20881" w:rsidRPr="00F11259" w:rsidRDefault="00CF5991" w:rsidP="00F84206">
            <w:pPr>
              <w:pStyle w:val="TableParagraph"/>
              <w:spacing w:before="20" w:line="192" w:lineRule="exact"/>
              <w:ind w:left="42" w:right="30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4,00</w:t>
            </w:r>
          </w:p>
        </w:tc>
        <w:tc>
          <w:tcPr>
            <w:tcW w:w="709" w:type="dxa"/>
          </w:tcPr>
          <w:p w14:paraId="3B5CEAD9" w14:textId="7DD1C946" w:rsidR="00B20881" w:rsidRPr="00F11259" w:rsidRDefault="009921C9" w:rsidP="00F84206">
            <w:pPr>
              <w:pStyle w:val="TableParagraph"/>
              <w:spacing w:before="20" w:line="192" w:lineRule="exact"/>
              <w:ind w:left="56" w:right="47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2,40</w:t>
            </w:r>
          </w:p>
        </w:tc>
        <w:tc>
          <w:tcPr>
            <w:tcW w:w="723" w:type="dxa"/>
          </w:tcPr>
          <w:p w14:paraId="76AA586D" w14:textId="3CF76FB2" w:rsidR="00B20881" w:rsidRPr="00F11259" w:rsidRDefault="00AC1087" w:rsidP="00F84206">
            <w:pPr>
              <w:pStyle w:val="TableParagraph"/>
              <w:spacing w:before="20" w:line="192" w:lineRule="exact"/>
              <w:ind w:left="39" w:right="33"/>
              <w:jc w:val="center"/>
              <w:rPr>
                <w:spacing w:val="-5"/>
                <w:w w:val="105"/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000F51DA" w14:textId="6D58B312" w:rsidR="00B20881" w:rsidRPr="00F11259" w:rsidRDefault="00AC1087" w:rsidP="00F84206">
            <w:pPr>
              <w:pStyle w:val="TableParagraph"/>
              <w:spacing w:before="20" w:line="192" w:lineRule="exact"/>
              <w:ind w:left="17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B20881" w:rsidRPr="00F11259" w14:paraId="5CC29F41" w14:textId="77777777" w:rsidTr="00086814">
        <w:trPr>
          <w:trHeight w:val="255"/>
        </w:trPr>
        <w:tc>
          <w:tcPr>
            <w:tcW w:w="1129" w:type="dxa"/>
          </w:tcPr>
          <w:p w14:paraId="7E1931CC" w14:textId="4C84DD3F" w:rsidR="00B20881" w:rsidRPr="00F11259" w:rsidRDefault="00272236" w:rsidP="008C29C6">
            <w:pPr>
              <w:pStyle w:val="TableParagraph"/>
              <w:spacing w:before="20" w:line="192" w:lineRule="exact"/>
              <w:ind w:left="30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77.45325</w:t>
            </w:r>
          </w:p>
        </w:tc>
        <w:tc>
          <w:tcPr>
            <w:tcW w:w="969" w:type="dxa"/>
          </w:tcPr>
          <w:p w14:paraId="27984B15" w14:textId="77777777" w:rsidR="00B20881" w:rsidRPr="00F11259" w:rsidRDefault="00B2088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188534BB" w14:textId="7D80B41C" w:rsidR="00B20881" w:rsidRPr="00F11259" w:rsidRDefault="00DF165B" w:rsidP="008C29C6">
            <w:pPr>
              <w:pStyle w:val="TableParagraph"/>
              <w:spacing w:before="20" w:line="192" w:lineRule="exact"/>
              <w:ind w:left="28"/>
              <w:rPr>
                <w:sz w:val="17"/>
                <w:szCs w:val="17"/>
              </w:rPr>
            </w:pPr>
            <w:r w:rsidRPr="00F11259">
              <w:rPr>
                <w:sz w:val="17"/>
                <w:szCs w:val="17"/>
              </w:rPr>
              <w:t>E50-10</w:t>
            </w:r>
          </w:p>
        </w:tc>
        <w:tc>
          <w:tcPr>
            <w:tcW w:w="952" w:type="dxa"/>
          </w:tcPr>
          <w:p w14:paraId="4944A414" w14:textId="48D0CA1D" w:rsidR="00B20881" w:rsidRPr="00F11259" w:rsidRDefault="004C4E29" w:rsidP="00691765">
            <w:pPr>
              <w:pStyle w:val="TableParagraph"/>
              <w:spacing w:before="20" w:line="192" w:lineRule="exact"/>
              <w:ind w:right="17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0,10</w:t>
            </w:r>
          </w:p>
        </w:tc>
        <w:tc>
          <w:tcPr>
            <w:tcW w:w="832" w:type="dxa"/>
          </w:tcPr>
          <w:p w14:paraId="69576B4E" w14:textId="6352267C" w:rsidR="00024607" w:rsidRPr="00F11259" w:rsidRDefault="00024607" w:rsidP="00691765">
            <w:pPr>
              <w:pStyle w:val="TableParagraph"/>
              <w:spacing w:before="20" w:line="192" w:lineRule="exact"/>
              <w:ind w:left="24"/>
              <w:jc w:val="center"/>
              <w:rPr>
                <w:w w:val="103"/>
                <w:sz w:val="17"/>
                <w:szCs w:val="17"/>
              </w:rPr>
            </w:pPr>
            <w:r w:rsidRPr="00F11259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59BC7995" w14:textId="51A0F932" w:rsidR="00B20881" w:rsidRPr="00F11259" w:rsidRDefault="000852DC" w:rsidP="008C29C6">
            <w:pPr>
              <w:pStyle w:val="TableParagraph"/>
              <w:spacing w:before="20" w:line="192" w:lineRule="exact"/>
              <w:ind w:left="26"/>
              <w:rPr>
                <w:w w:val="105"/>
                <w:sz w:val="17"/>
                <w:szCs w:val="17"/>
              </w:rPr>
            </w:pPr>
            <w:r w:rsidRPr="00F11259">
              <w:rPr>
                <w:w w:val="105"/>
                <w:sz w:val="17"/>
                <w:szCs w:val="17"/>
              </w:rPr>
              <w:t>Ekstruder hvit, 5 mm, 10 cm</w:t>
            </w:r>
          </w:p>
        </w:tc>
        <w:tc>
          <w:tcPr>
            <w:tcW w:w="850" w:type="dxa"/>
          </w:tcPr>
          <w:p w14:paraId="2E9138B3" w14:textId="05B9EC3B" w:rsidR="00B20881" w:rsidRPr="00F11259" w:rsidRDefault="00CF5991" w:rsidP="008C29C6">
            <w:pPr>
              <w:pStyle w:val="TableParagraph"/>
              <w:spacing w:before="20" w:line="192" w:lineRule="exact"/>
              <w:ind w:left="68" w:right="52"/>
              <w:jc w:val="center"/>
              <w:rPr>
                <w:spacing w:val="-5"/>
                <w:w w:val="105"/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10</w:t>
            </w:r>
          </w:p>
        </w:tc>
        <w:tc>
          <w:tcPr>
            <w:tcW w:w="1276" w:type="dxa"/>
          </w:tcPr>
          <w:p w14:paraId="1438F044" w14:textId="2DD4C23F" w:rsidR="00B20881" w:rsidRPr="00F11259" w:rsidRDefault="00D43D5D" w:rsidP="00F84206">
            <w:pPr>
              <w:pStyle w:val="TableParagraph"/>
              <w:spacing w:before="20" w:line="192" w:lineRule="exact"/>
              <w:ind w:left="23"/>
              <w:jc w:val="center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67660DE2" w14:textId="5F70BC08" w:rsidR="00B20881" w:rsidRPr="00F11259" w:rsidRDefault="00CF5991" w:rsidP="00F84206">
            <w:pPr>
              <w:pStyle w:val="TableParagraph"/>
              <w:spacing w:before="20" w:line="192" w:lineRule="exact"/>
              <w:ind w:left="42" w:right="30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5,00</w:t>
            </w:r>
          </w:p>
        </w:tc>
        <w:tc>
          <w:tcPr>
            <w:tcW w:w="709" w:type="dxa"/>
          </w:tcPr>
          <w:p w14:paraId="512F853F" w14:textId="1A21ADC1" w:rsidR="00B20881" w:rsidRPr="00F11259" w:rsidRDefault="00FB5418" w:rsidP="00F84206">
            <w:pPr>
              <w:pStyle w:val="TableParagraph"/>
              <w:spacing w:before="20" w:line="192" w:lineRule="exact"/>
              <w:ind w:left="56" w:right="47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1,00</w:t>
            </w:r>
          </w:p>
        </w:tc>
        <w:tc>
          <w:tcPr>
            <w:tcW w:w="723" w:type="dxa"/>
          </w:tcPr>
          <w:p w14:paraId="27179C2D" w14:textId="389E789D" w:rsidR="00B20881" w:rsidRPr="00F11259" w:rsidRDefault="00AC1087" w:rsidP="00F84206">
            <w:pPr>
              <w:pStyle w:val="TableParagraph"/>
              <w:spacing w:before="20" w:line="192" w:lineRule="exact"/>
              <w:ind w:left="39" w:right="33"/>
              <w:jc w:val="center"/>
              <w:rPr>
                <w:spacing w:val="-5"/>
                <w:w w:val="105"/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4FCF3F77" w14:textId="126C8DEE" w:rsidR="00B20881" w:rsidRPr="00F11259" w:rsidRDefault="00AC1087" w:rsidP="00F84206">
            <w:pPr>
              <w:pStyle w:val="TableParagraph"/>
              <w:spacing w:before="20" w:line="192" w:lineRule="exact"/>
              <w:ind w:left="17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B20881" w:rsidRPr="00F11259" w14:paraId="1A379568" w14:textId="77777777" w:rsidTr="00086814">
        <w:trPr>
          <w:trHeight w:val="255"/>
        </w:trPr>
        <w:tc>
          <w:tcPr>
            <w:tcW w:w="1129" w:type="dxa"/>
          </w:tcPr>
          <w:p w14:paraId="31647773" w14:textId="732A608F" w:rsidR="00B20881" w:rsidRPr="00F11259" w:rsidRDefault="000852DC" w:rsidP="008C29C6">
            <w:pPr>
              <w:pStyle w:val="TableParagraph"/>
              <w:spacing w:before="20" w:line="192" w:lineRule="exact"/>
              <w:ind w:left="30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77.45326</w:t>
            </w:r>
          </w:p>
        </w:tc>
        <w:tc>
          <w:tcPr>
            <w:tcW w:w="969" w:type="dxa"/>
          </w:tcPr>
          <w:p w14:paraId="764753C3" w14:textId="77777777" w:rsidR="00B20881" w:rsidRPr="00F11259" w:rsidRDefault="00B2088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296549A4" w14:textId="6F9F40A1" w:rsidR="00B20881" w:rsidRPr="00F11259" w:rsidRDefault="00DF165B" w:rsidP="008C29C6">
            <w:pPr>
              <w:pStyle w:val="TableParagraph"/>
              <w:spacing w:before="20" w:line="192" w:lineRule="exact"/>
              <w:ind w:left="28"/>
              <w:rPr>
                <w:sz w:val="17"/>
                <w:szCs w:val="17"/>
              </w:rPr>
            </w:pPr>
            <w:r w:rsidRPr="00F11259">
              <w:rPr>
                <w:sz w:val="17"/>
                <w:szCs w:val="17"/>
              </w:rPr>
              <w:t>E50-15</w:t>
            </w:r>
          </w:p>
        </w:tc>
        <w:tc>
          <w:tcPr>
            <w:tcW w:w="952" w:type="dxa"/>
          </w:tcPr>
          <w:p w14:paraId="2DC6DE56" w14:textId="23DCF28C" w:rsidR="00B20881" w:rsidRPr="00F11259" w:rsidRDefault="004C4E29" w:rsidP="00691765">
            <w:pPr>
              <w:pStyle w:val="TableParagraph"/>
              <w:spacing w:before="20" w:line="192" w:lineRule="exact"/>
              <w:ind w:right="17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0,15</w:t>
            </w:r>
          </w:p>
        </w:tc>
        <w:tc>
          <w:tcPr>
            <w:tcW w:w="832" w:type="dxa"/>
          </w:tcPr>
          <w:p w14:paraId="414C6734" w14:textId="59F65DF0" w:rsidR="00B20881" w:rsidRPr="00F11259" w:rsidRDefault="00024607" w:rsidP="00691765">
            <w:pPr>
              <w:pStyle w:val="TableParagraph"/>
              <w:spacing w:before="20" w:line="192" w:lineRule="exact"/>
              <w:ind w:left="24"/>
              <w:jc w:val="center"/>
              <w:rPr>
                <w:w w:val="103"/>
                <w:sz w:val="17"/>
                <w:szCs w:val="17"/>
              </w:rPr>
            </w:pPr>
            <w:r w:rsidRPr="00F11259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2B200730" w14:textId="62F26428" w:rsidR="00B20881" w:rsidRPr="00F11259" w:rsidRDefault="00024607" w:rsidP="008C29C6">
            <w:pPr>
              <w:pStyle w:val="TableParagraph"/>
              <w:spacing w:before="20" w:line="192" w:lineRule="exact"/>
              <w:ind w:left="26"/>
              <w:rPr>
                <w:w w:val="105"/>
                <w:sz w:val="17"/>
                <w:szCs w:val="17"/>
              </w:rPr>
            </w:pPr>
            <w:r w:rsidRPr="00F11259">
              <w:rPr>
                <w:w w:val="105"/>
                <w:sz w:val="17"/>
                <w:szCs w:val="17"/>
              </w:rPr>
              <w:t>Ekstruder hvit, 5 mm, 15 cm</w:t>
            </w:r>
          </w:p>
        </w:tc>
        <w:tc>
          <w:tcPr>
            <w:tcW w:w="850" w:type="dxa"/>
          </w:tcPr>
          <w:p w14:paraId="06C0995A" w14:textId="7950BA59" w:rsidR="00B20881" w:rsidRPr="00F11259" w:rsidRDefault="00CF5991" w:rsidP="008C29C6">
            <w:pPr>
              <w:pStyle w:val="TableParagraph"/>
              <w:spacing w:before="20" w:line="192" w:lineRule="exact"/>
              <w:ind w:left="68" w:right="52"/>
              <w:jc w:val="center"/>
              <w:rPr>
                <w:spacing w:val="-5"/>
                <w:w w:val="105"/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15</w:t>
            </w:r>
          </w:p>
        </w:tc>
        <w:tc>
          <w:tcPr>
            <w:tcW w:w="1276" w:type="dxa"/>
          </w:tcPr>
          <w:p w14:paraId="25C7CE2A" w14:textId="356F5B21" w:rsidR="00B20881" w:rsidRPr="00F11259" w:rsidRDefault="00D43D5D" w:rsidP="00F84206">
            <w:pPr>
              <w:pStyle w:val="TableParagraph"/>
              <w:spacing w:before="20" w:line="192" w:lineRule="exact"/>
              <w:ind w:left="23"/>
              <w:jc w:val="center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7D3CEB22" w14:textId="317BDEBE" w:rsidR="00B20881" w:rsidRPr="00F11259" w:rsidRDefault="00CF5991" w:rsidP="00F84206">
            <w:pPr>
              <w:pStyle w:val="TableParagraph"/>
              <w:spacing w:before="20" w:line="192" w:lineRule="exact"/>
              <w:ind w:left="42" w:right="30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5,00</w:t>
            </w:r>
          </w:p>
        </w:tc>
        <w:tc>
          <w:tcPr>
            <w:tcW w:w="709" w:type="dxa"/>
          </w:tcPr>
          <w:p w14:paraId="25157B4D" w14:textId="2B93DEF5" w:rsidR="00B20881" w:rsidRPr="00F11259" w:rsidRDefault="00B4441E" w:rsidP="00F84206">
            <w:pPr>
              <w:pStyle w:val="TableParagraph"/>
              <w:spacing w:before="20" w:line="192" w:lineRule="exact"/>
              <w:ind w:left="56" w:right="47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1,50</w:t>
            </w:r>
          </w:p>
        </w:tc>
        <w:tc>
          <w:tcPr>
            <w:tcW w:w="723" w:type="dxa"/>
          </w:tcPr>
          <w:p w14:paraId="44280DDE" w14:textId="3292665A" w:rsidR="00B20881" w:rsidRPr="00F11259" w:rsidRDefault="00AC1087" w:rsidP="00F84206">
            <w:pPr>
              <w:pStyle w:val="TableParagraph"/>
              <w:spacing w:before="20" w:line="192" w:lineRule="exact"/>
              <w:ind w:left="39" w:right="33"/>
              <w:jc w:val="center"/>
              <w:rPr>
                <w:spacing w:val="-5"/>
                <w:w w:val="105"/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4FA8CFC5" w14:textId="438E505A" w:rsidR="00B20881" w:rsidRPr="00F11259" w:rsidRDefault="00AC1087" w:rsidP="00F84206">
            <w:pPr>
              <w:pStyle w:val="TableParagraph"/>
              <w:spacing w:before="20" w:line="192" w:lineRule="exact"/>
              <w:ind w:left="17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F11259" w14:paraId="7C715309" w14:textId="77777777" w:rsidTr="00086814">
        <w:trPr>
          <w:trHeight w:val="255"/>
        </w:trPr>
        <w:tc>
          <w:tcPr>
            <w:tcW w:w="1129" w:type="dxa"/>
          </w:tcPr>
          <w:p w14:paraId="7787A726" w14:textId="097ECD09" w:rsidR="00914E7A" w:rsidRPr="00F11259" w:rsidRDefault="00914E7A" w:rsidP="008C29C6">
            <w:pPr>
              <w:pStyle w:val="TableParagraph"/>
              <w:spacing w:before="20" w:line="192" w:lineRule="exact"/>
              <w:ind w:left="30"/>
              <w:rPr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77.453</w:t>
            </w:r>
            <w:r w:rsidR="00CE1CEA" w:rsidRPr="00F11259">
              <w:rPr>
                <w:spacing w:val="-2"/>
                <w:w w:val="105"/>
                <w:sz w:val="17"/>
                <w:szCs w:val="17"/>
              </w:rPr>
              <w:t>3</w:t>
            </w:r>
            <w:r w:rsidRPr="00F11259">
              <w:rPr>
                <w:spacing w:val="-2"/>
                <w:w w:val="105"/>
                <w:sz w:val="17"/>
                <w:szCs w:val="17"/>
              </w:rPr>
              <w:t>1</w:t>
            </w:r>
          </w:p>
        </w:tc>
        <w:tc>
          <w:tcPr>
            <w:tcW w:w="969" w:type="dxa"/>
          </w:tcPr>
          <w:p w14:paraId="2A245956" w14:textId="77777777" w:rsidR="00914E7A" w:rsidRPr="00F11259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4F840DE2" w14:textId="77777777" w:rsidR="00914E7A" w:rsidRPr="00F11259" w:rsidRDefault="00914E7A" w:rsidP="008C29C6">
            <w:pPr>
              <w:pStyle w:val="TableParagraph"/>
              <w:spacing w:before="20" w:line="192" w:lineRule="exact"/>
              <w:ind w:left="28"/>
              <w:rPr>
                <w:sz w:val="17"/>
                <w:szCs w:val="17"/>
              </w:rPr>
            </w:pPr>
            <w:r w:rsidRPr="00F11259">
              <w:rPr>
                <w:sz w:val="17"/>
                <w:szCs w:val="17"/>
              </w:rPr>
              <w:t>EG20-</w:t>
            </w:r>
            <w:r w:rsidRPr="00F11259">
              <w:rPr>
                <w:spacing w:val="-5"/>
                <w:sz w:val="17"/>
                <w:szCs w:val="17"/>
              </w:rPr>
              <w:t>10</w:t>
            </w:r>
          </w:p>
        </w:tc>
        <w:tc>
          <w:tcPr>
            <w:tcW w:w="952" w:type="dxa"/>
          </w:tcPr>
          <w:p w14:paraId="1815888C" w14:textId="77777777" w:rsidR="00914E7A" w:rsidRPr="00F11259" w:rsidRDefault="00914E7A" w:rsidP="00691765">
            <w:pPr>
              <w:pStyle w:val="TableParagraph"/>
              <w:spacing w:before="20" w:line="192" w:lineRule="exact"/>
              <w:ind w:right="17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0,10</w:t>
            </w:r>
          </w:p>
        </w:tc>
        <w:tc>
          <w:tcPr>
            <w:tcW w:w="832" w:type="dxa"/>
          </w:tcPr>
          <w:p w14:paraId="0D24167D" w14:textId="59B0A39C" w:rsidR="00914E7A" w:rsidRPr="00F11259" w:rsidRDefault="00B4441E" w:rsidP="00691765">
            <w:pPr>
              <w:pStyle w:val="TableParagraph"/>
              <w:spacing w:before="20" w:line="192" w:lineRule="exact"/>
              <w:ind w:left="24"/>
              <w:jc w:val="center"/>
              <w:rPr>
                <w:sz w:val="17"/>
                <w:szCs w:val="17"/>
              </w:rPr>
            </w:pPr>
            <w:r w:rsidRPr="00F11259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3C7F72A8" w14:textId="77777777" w:rsidR="00914E7A" w:rsidRPr="00F11259" w:rsidRDefault="00914E7A" w:rsidP="008C29C6">
            <w:pPr>
              <w:pStyle w:val="TableParagraph"/>
              <w:spacing w:before="20" w:line="192" w:lineRule="exact"/>
              <w:ind w:left="26"/>
              <w:rPr>
                <w:sz w:val="17"/>
                <w:szCs w:val="17"/>
              </w:rPr>
            </w:pPr>
            <w:r w:rsidRPr="00F11259">
              <w:rPr>
                <w:w w:val="105"/>
                <w:sz w:val="17"/>
                <w:szCs w:val="17"/>
              </w:rPr>
              <w:t>Ekstruder</w:t>
            </w:r>
            <w:r w:rsidRPr="00F11259">
              <w:rPr>
                <w:spacing w:val="-8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gul,</w:t>
            </w:r>
            <w:r w:rsidRPr="00F11259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2</w:t>
            </w:r>
            <w:r w:rsidRPr="00F11259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mm,</w:t>
            </w:r>
            <w:r w:rsidRPr="00F11259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10</w:t>
            </w:r>
            <w:r w:rsidRPr="00F11259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005E682F" w14:textId="77777777" w:rsidR="00914E7A" w:rsidRPr="00F11259" w:rsidRDefault="00914E7A" w:rsidP="008C29C6">
            <w:pPr>
              <w:pStyle w:val="TableParagraph"/>
              <w:spacing w:before="20" w:line="192" w:lineRule="exact"/>
              <w:ind w:left="68" w:right="52"/>
              <w:jc w:val="center"/>
              <w:rPr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10</w:t>
            </w:r>
          </w:p>
        </w:tc>
        <w:tc>
          <w:tcPr>
            <w:tcW w:w="1276" w:type="dxa"/>
          </w:tcPr>
          <w:p w14:paraId="40CF7BB0" w14:textId="77777777" w:rsidR="00914E7A" w:rsidRPr="00F11259" w:rsidRDefault="00914E7A" w:rsidP="00F84206">
            <w:pPr>
              <w:pStyle w:val="TableParagraph"/>
              <w:spacing w:before="20" w:line="192" w:lineRule="exact"/>
              <w:ind w:left="23"/>
              <w:jc w:val="center"/>
              <w:rPr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72C8D3A5" w14:textId="77777777" w:rsidR="00914E7A" w:rsidRPr="00F11259" w:rsidRDefault="00914E7A" w:rsidP="00F84206">
            <w:pPr>
              <w:pStyle w:val="TableParagraph"/>
              <w:spacing w:before="20" w:line="192" w:lineRule="exact"/>
              <w:ind w:left="42" w:right="30"/>
              <w:jc w:val="center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2,00</w:t>
            </w:r>
          </w:p>
        </w:tc>
        <w:tc>
          <w:tcPr>
            <w:tcW w:w="709" w:type="dxa"/>
          </w:tcPr>
          <w:p w14:paraId="1D6C5ED3" w14:textId="77777777" w:rsidR="00914E7A" w:rsidRPr="00F11259" w:rsidRDefault="00914E7A" w:rsidP="00F84206">
            <w:pPr>
              <w:pStyle w:val="TableParagraph"/>
              <w:spacing w:before="20" w:line="192" w:lineRule="exact"/>
              <w:ind w:left="56" w:right="47"/>
              <w:jc w:val="center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0,40</w:t>
            </w:r>
          </w:p>
        </w:tc>
        <w:tc>
          <w:tcPr>
            <w:tcW w:w="723" w:type="dxa"/>
          </w:tcPr>
          <w:p w14:paraId="617E7E1F" w14:textId="77777777" w:rsidR="00914E7A" w:rsidRPr="00F11259" w:rsidRDefault="00914E7A" w:rsidP="00F84206">
            <w:pPr>
              <w:pStyle w:val="TableParagraph"/>
              <w:spacing w:before="20" w:line="192" w:lineRule="exact"/>
              <w:ind w:left="39" w:right="33"/>
              <w:jc w:val="center"/>
              <w:rPr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Gul</w:t>
            </w:r>
          </w:p>
        </w:tc>
        <w:tc>
          <w:tcPr>
            <w:tcW w:w="1084" w:type="dxa"/>
          </w:tcPr>
          <w:p w14:paraId="4CB95150" w14:textId="77777777" w:rsidR="00914E7A" w:rsidRPr="00F11259" w:rsidRDefault="00914E7A" w:rsidP="00F84206">
            <w:pPr>
              <w:pStyle w:val="TableParagraph"/>
              <w:spacing w:before="20" w:line="192" w:lineRule="exact"/>
              <w:ind w:left="17"/>
              <w:jc w:val="center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F11259" w14:paraId="2F7605E9" w14:textId="77777777" w:rsidTr="00086814">
        <w:trPr>
          <w:trHeight w:val="255"/>
        </w:trPr>
        <w:tc>
          <w:tcPr>
            <w:tcW w:w="1129" w:type="dxa"/>
          </w:tcPr>
          <w:p w14:paraId="228B6C78" w14:textId="08E86E17" w:rsidR="00914E7A" w:rsidRPr="00F11259" w:rsidRDefault="00914E7A" w:rsidP="008C29C6">
            <w:pPr>
              <w:pStyle w:val="TableParagraph"/>
              <w:spacing w:before="20" w:line="192" w:lineRule="exact"/>
              <w:ind w:left="30"/>
              <w:rPr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77.453</w:t>
            </w:r>
            <w:r w:rsidR="00CE1CEA" w:rsidRPr="00F11259">
              <w:rPr>
                <w:spacing w:val="-2"/>
                <w:w w:val="105"/>
                <w:sz w:val="17"/>
                <w:szCs w:val="17"/>
              </w:rPr>
              <w:t>3</w:t>
            </w:r>
            <w:r w:rsidRPr="00F11259">
              <w:rPr>
                <w:spacing w:val="-2"/>
                <w:w w:val="105"/>
                <w:sz w:val="17"/>
                <w:szCs w:val="17"/>
              </w:rPr>
              <w:t>2</w:t>
            </w:r>
          </w:p>
        </w:tc>
        <w:tc>
          <w:tcPr>
            <w:tcW w:w="969" w:type="dxa"/>
          </w:tcPr>
          <w:p w14:paraId="59CCF628" w14:textId="77777777" w:rsidR="00914E7A" w:rsidRPr="00F11259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270C5013" w14:textId="77777777" w:rsidR="00914E7A" w:rsidRPr="00F11259" w:rsidRDefault="00914E7A" w:rsidP="008C29C6">
            <w:pPr>
              <w:pStyle w:val="TableParagraph"/>
              <w:spacing w:before="20" w:line="192" w:lineRule="exact"/>
              <w:ind w:left="28"/>
              <w:rPr>
                <w:sz w:val="17"/>
                <w:szCs w:val="17"/>
              </w:rPr>
            </w:pPr>
            <w:r w:rsidRPr="00F11259">
              <w:rPr>
                <w:sz w:val="17"/>
                <w:szCs w:val="17"/>
              </w:rPr>
              <w:t>EG20-</w:t>
            </w:r>
            <w:r w:rsidRPr="00F11259">
              <w:rPr>
                <w:spacing w:val="-5"/>
                <w:sz w:val="17"/>
                <w:szCs w:val="17"/>
              </w:rPr>
              <w:t>15</w:t>
            </w:r>
          </w:p>
        </w:tc>
        <w:tc>
          <w:tcPr>
            <w:tcW w:w="952" w:type="dxa"/>
          </w:tcPr>
          <w:p w14:paraId="1E689FD4" w14:textId="77777777" w:rsidR="00914E7A" w:rsidRPr="00F11259" w:rsidRDefault="00914E7A" w:rsidP="00691765">
            <w:pPr>
              <w:pStyle w:val="TableParagraph"/>
              <w:spacing w:before="20" w:line="192" w:lineRule="exact"/>
              <w:ind w:right="17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0,15</w:t>
            </w:r>
          </w:p>
        </w:tc>
        <w:tc>
          <w:tcPr>
            <w:tcW w:w="832" w:type="dxa"/>
          </w:tcPr>
          <w:p w14:paraId="2EC840F6" w14:textId="77777777" w:rsidR="00914E7A" w:rsidRPr="00F11259" w:rsidRDefault="00914E7A" w:rsidP="00691765">
            <w:pPr>
              <w:pStyle w:val="TableParagraph"/>
              <w:spacing w:before="20" w:line="192" w:lineRule="exact"/>
              <w:ind w:left="24"/>
              <w:jc w:val="center"/>
              <w:rPr>
                <w:sz w:val="17"/>
                <w:szCs w:val="17"/>
              </w:rPr>
            </w:pPr>
            <w:r w:rsidRPr="00F11259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5370F901" w14:textId="77777777" w:rsidR="00914E7A" w:rsidRPr="00F11259" w:rsidRDefault="00914E7A" w:rsidP="008C29C6">
            <w:pPr>
              <w:pStyle w:val="TableParagraph"/>
              <w:spacing w:before="20" w:line="192" w:lineRule="exact"/>
              <w:ind w:left="26"/>
              <w:rPr>
                <w:sz w:val="17"/>
                <w:szCs w:val="17"/>
              </w:rPr>
            </w:pPr>
            <w:r w:rsidRPr="00F11259">
              <w:rPr>
                <w:w w:val="105"/>
                <w:sz w:val="17"/>
                <w:szCs w:val="17"/>
              </w:rPr>
              <w:t>Ekstruder</w:t>
            </w:r>
            <w:r w:rsidRPr="00F11259">
              <w:rPr>
                <w:spacing w:val="-8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gul,</w:t>
            </w:r>
            <w:r w:rsidRPr="00F11259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2</w:t>
            </w:r>
            <w:r w:rsidRPr="00F11259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mm,</w:t>
            </w:r>
            <w:r w:rsidRPr="00F11259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15</w:t>
            </w:r>
            <w:r w:rsidRPr="00F11259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300D7AD3" w14:textId="77777777" w:rsidR="00914E7A" w:rsidRPr="00F11259" w:rsidRDefault="00914E7A" w:rsidP="008C29C6">
            <w:pPr>
              <w:pStyle w:val="TableParagraph"/>
              <w:spacing w:before="20" w:line="192" w:lineRule="exact"/>
              <w:ind w:left="68" w:right="52"/>
              <w:jc w:val="center"/>
              <w:rPr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15</w:t>
            </w:r>
          </w:p>
        </w:tc>
        <w:tc>
          <w:tcPr>
            <w:tcW w:w="1276" w:type="dxa"/>
          </w:tcPr>
          <w:p w14:paraId="102DB3DE" w14:textId="77777777" w:rsidR="00914E7A" w:rsidRPr="00F11259" w:rsidRDefault="00914E7A" w:rsidP="00F84206">
            <w:pPr>
              <w:pStyle w:val="TableParagraph"/>
              <w:spacing w:before="20" w:line="192" w:lineRule="exact"/>
              <w:ind w:left="23"/>
              <w:jc w:val="center"/>
              <w:rPr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4459FC80" w14:textId="77777777" w:rsidR="00914E7A" w:rsidRPr="00F11259" w:rsidRDefault="00914E7A" w:rsidP="00F84206">
            <w:pPr>
              <w:pStyle w:val="TableParagraph"/>
              <w:spacing w:before="20" w:line="192" w:lineRule="exact"/>
              <w:ind w:left="42" w:right="30"/>
              <w:jc w:val="center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2,00</w:t>
            </w:r>
          </w:p>
        </w:tc>
        <w:tc>
          <w:tcPr>
            <w:tcW w:w="709" w:type="dxa"/>
          </w:tcPr>
          <w:p w14:paraId="4B38A4D3" w14:textId="77777777" w:rsidR="00914E7A" w:rsidRPr="00F11259" w:rsidRDefault="00914E7A" w:rsidP="00F84206">
            <w:pPr>
              <w:pStyle w:val="TableParagraph"/>
              <w:spacing w:before="20" w:line="192" w:lineRule="exact"/>
              <w:ind w:left="56" w:right="47"/>
              <w:jc w:val="center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0,60</w:t>
            </w:r>
          </w:p>
        </w:tc>
        <w:tc>
          <w:tcPr>
            <w:tcW w:w="723" w:type="dxa"/>
          </w:tcPr>
          <w:p w14:paraId="571802D3" w14:textId="77777777" w:rsidR="00914E7A" w:rsidRPr="00F11259" w:rsidRDefault="00914E7A" w:rsidP="00F84206">
            <w:pPr>
              <w:pStyle w:val="TableParagraph"/>
              <w:spacing w:before="20" w:line="192" w:lineRule="exact"/>
              <w:ind w:left="39" w:right="33"/>
              <w:jc w:val="center"/>
              <w:rPr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Gul</w:t>
            </w:r>
          </w:p>
        </w:tc>
        <w:tc>
          <w:tcPr>
            <w:tcW w:w="1084" w:type="dxa"/>
          </w:tcPr>
          <w:p w14:paraId="4F314021" w14:textId="77777777" w:rsidR="00914E7A" w:rsidRPr="00F11259" w:rsidRDefault="00914E7A" w:rsidP="00F84206">
            <w:pPr>
              <w:pStyle w:val="TableParagraph"/>
              <w:spacing w:before="20" w:line="192" w:lineRule="exact"/>
              <w:ind w:left="17"/>
              <w:jc w:val="center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F11259" w14:paraId="5F933B44" w14:textId="77777777" w:rsidTr="00086814">
        <w:trPr>
          <w:trHeight w:val="255"/>
        </w:trPr>
        <w:tc>
          <w:tcPr>
            <w:tcW w:w="1129" w:type="dxa"/>
          </w:tcPr>
          <w:p w14:paraId="5DCD7FE7" w14:textId="0E79E5C3" w:rsidR="00914E7A" w:rsidRPr="00F11259" w:rsidRDefault="00914E7A" w:rsidP="008C29C6">
            <w:pPr>
              <w:pStyle w:val="TableParagraph"/>
              <w:spacing w:before="20" w:line="192" w:lineRule="exact"/>
              <w:ind w:left="30"/>
              <w:rPr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77.453</w:t>
            </w:r>
            <w:r w:rsidR="00216C09" w:rsidRPr="00F11259">
              <w:rPr>
                <w:spacing w:val="-2"/>
                <w:w w:val="105"/>
                <w:sz w:val="17"/>
                <w:szCs w:val="17"/>
              </w:rPr>
              <w:t>3</w:t>
            </w:r>
            <w:r w:rsidRPr="00F11259">
              <w:rPr>
                <w:spacing w:val="-2"/>
                <w:w w:val="105"/>
                <w:sz w:val="17"/>
                <w:szCs w:val="17"/>
              </w:rPr>
              <w:t>3</w:t>
            </w:r>
          </w:p>
        </w:tc>
        <w:tc>
          <w:tcPr>
            <w:tcW w:w="969" w:type="dxa"/>
          </w:tcPr>
          <w:p w14:paraId="2FB0ACF7" w14:textId="77777777" w:rsidR="00914E7A" w:rsidRPr="00F11259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27E856B9" w14:textId="77777777" w:rsidR="00914E7A" w:rsidRPr="00F11259" w:rsidRDefault="00914E7A" w:rsidP="008C29C6">
            <w:pPr>
              <w:pStyle w:val="TableParagraph"/>
              <w:spacing w:before="20" w:line="192" w:lineRule="exact"/>
              <w:ind w:left="28"/>
              <w:rPr>
                <w:sz w:val="17"/>
                <w:szCs w:val="17"/>
              </w:rPr>
            </w:pPr>
            <w:r w:rsidRPr="00F11259">
              <w:rPr>
                <w:sz w:val="17"/>
                <w:szCs w:val="17"/>
              </w:rPr>
              <w:t>EG20-</w:t>
            </w:r>
            <w:r w:rsidRPr="00F11259">
              <w:rPr>
                <w:spacing w:val="-5"/>
                <w:sz w:val="17"/>
                <w:szCs w:val="17"/>
              </w:rPr>
              <w:t>30</w:t>
            </w:r>
          </w:p>
        </w:tc>
        <w:tc>
          <w:tcPr>
            <w:tcW w:w="952" w:type="dxa"/>
          </w:tcPr>
          <w:p w14:paraId="1753CCA1" w14:textId="77777777" w:rsidR="00914E7A" w:rsidRPr="00F11259" w:rsidRDefault="00914E7A" w:rsidP="00691765">
            <w:pPr>
              <w:pStyle w:val="TableParagraph"/>
              <w:spacing w:before="20" w:line="192" w:lineRule="exact"/>
              <w:ind w:right="17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0,30</w:t>
            </w:r>
          </w:p>
        </w:tc>
        <w:tc>
          <w:tcPr>
            <w:tcW w:w="832" w:type="dxa"/>
          </w:tcPr>
          <w:p w14:paraId="04DDF2AA" w14:textId="77777777" w:rsidR="00914E7A" w:rsidRPr="00F11259" w:rsidRDefault="00914E7A" w:rsidP="00691765">
            <w:pPr>
              <w:pStyle w:val="TableParagraph"/>
              <w:spacing w:before="20" w:line="192" w:lineRule="exact"/>
              <w:ind w:left="24"/>
              <w:jc w:val="center"/>
              <w:rPr>
                <w:sz w:val="17"/>
                <w:szCs w:val="17"/>
              </w:rPr>
            </w:pPr>
            <w:r w:rsidRPr="00F11259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51B323BF" w14:textId="77777777" w:rsidR="00914E7A" w:rsidRPr="00F11259" w:rsidRDefault="00914E7A" w:rsidP="008C29C6">
            <w:pPr>
              <w:pStyle w:val="TableParagraph"/>
              <w:spacing w:before="20" w:line="192" w:lineRule="exact"/>
              <w:ind w:left="26"/>
              <w:rPr>
                <w:sz w:val="17"/>
                <w:szCs w:val="17"/>
              </w:rPr>
            </w:pPr>
            <w:r w:rsidRPr="00F11259">
              <w:rPr>
                <w:w w:val="105"/>
                <w:sz w:val="17"/>
                <w:szCs w:val="17"/>
              </w:rPr>
              <w:t>Ekstruder</w:t>
            </w:r>
            <w:r w:rsidRPr="00F11259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gul,</w:t>
            </w:r>
            <w:r w:rsidRPr="00F11259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2mm,</w:t>
            </w:r>
            <w:r w:rsidRPr="00F11259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30</w:t>
            </w:r>
            <w:r w:rsidRPr="00F11259">
              <w:rPr>
                <w:spacing w:val="-8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606F34DF" w14:textId="77777777" w:rsidR="00914E7A" w:rsidRPr="00F11259" w:rsidRDefault="00914E7A" w:rsidP="008C29C6">
            <w:pPr>
              <w:pStyle w:val="TableParagraph"/>
              <w:spacing w:before="20" w:line="192" w:lineRule="exact"/>
              <w:ind w:left="68" w:right="52"/>
              <w:jc w:val="center"/>
              <w:rPr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30</w:t>
            </w:r>
          </w:p>
        </w:tc>
        <w:tc>
          <w:tcPr>
            <w:tcW w:w="1276" w:type="dxa"/>
          </w:tcPr>
          <w:p w14:paraId="254C2ABA" w14:textId="77777777" w:rsidR="00914E7A" w:rsidRPr="00F11259" w:rsidRDefault="00914E7A" w:rsidP="00F84206">
            <w:pPr>
              <w:pStyle w:val="TableParagraph"/>
              <w:spacing w:before="20" w:line="192" w:lineRule="exact"/>
              <w:ind w:left="23"/>
              <w:jc w:val="center"/>
              <w:rPr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760FE1A2" w14:textId="77777777" w:rsidR="00914E7A" w:rsidRPr="00F11259" w:rsidRDefault="00914E7A" w:rsidP="00F84206">
            <w:pPr>
              <w:pStyle w:val="TableParagraph"/>
              <w:spacing w:before="20" w:line="192" w:lineRule="exact"/>
              <w:ind w:left="42" w:right="30"/>
              <w:jc w:val="center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2,00</w:t>
            </w:r>
          </w:p>
        </w:tc>
        <w:tc>
          <w:tcPr>
            <w:tcW w:w="709" w:type="dxa"/>
          </w:tcPr>
          <w:p w14:paraId="5A4FE94E" w14:textId="77777777" w:rsidR="00914E7A" w:rsidRPr="00F11259" w:rsidRDefault="00914E7A" w:rsidP="00F84206">
            <w:pPr>
              <w:pStyle w:val="TableParagraph"/>
              <w:spacing w:before="20" w:line="192" w:lineRule="exact"/>
              <w:ind w:left="56" w:right="47"/>
              <w:jc w:val="center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1,20</w:t>
            </w:r>
          </w:p>
        </w:tc>
        <w:tc>
          <w:tcPr>
            <w:tcW w:w="723" w:type="dxa"/>
          </w:tcPr>
          <w:p w14:paraId="46B62D14" w14:textId="77777777" w:rsidR="00914E7A" w:rsidRPr="00F11259" w:rsidRDefault="00914E7A" w:rsidP="00F84206">
            <w:pPr>
              <w:pStyle w:val="TableParagraph"/>
              <w:spacing w:before="20" w:line="192" w:lineRule="exact"/>
              <w:ind w:left="39" w:right="32"/>
              <w:jc w:val="center"/>
              <w:rPr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Gul</w:t>
            </w:r>
          </w:p>
        </w:tc>
        <w:tc>
          <w:tcPr>
            <w:tcW w:w="1084" w:type="dxa"/>
          </w:tcPr>
          <w:p w14:paraId="55EC26A4" w14:textId="77777777" w:rsidR="00914E7A" w:rsidRPr="00F11259" w:rsidRDefault="00914E7A" w:rsidP="00F84206">
            <w:pPr>
              <w:pStyle w:val="TableParagraph"/>
              <w:spacing w:before="20" w:line="192" w:lineRule="exact"/>
              <w:ind w:left="18"/>
              <w:jc w:val="center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F11259" w14:paraId="2576DA54" w14:textId="77777777" w:rsidTr="00086814">
        <w:trPr>
          <w:trHeight w:val="255"/>
        </w:trPr>
        <w:tc>
          <w:tcPr>
            <w:tcW w:w="1129" w:type="dxa"/>
          </w:tcPr>
          <w:p w14:paraId="2E5589CE" w14:textId="6BA28141" w:rsidR="00914E7A" w:rsidRPr="00F11259" w:rsidRDefault="00914E7A" w:rsidP="008C29C6">
            <w:pPr>
              <w:pStyle w:val="TableParagraph"/>
              <w:spacing w:before="20" w:line="191" w:lineRule="exact"/>
              <w:ind w:left="30"/>
              <w:rPr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77.453</w:t>
            </w:r>
            <w:r w:rsidR="00216C09" w:rsidRPr="00F11259">
              <w:rPr>
                <w:spacing w:val="-2"/>
                <w:w w:val="105"/>
                <w:sz w:val="17"/>
                <w:szCs w:val="17"/>
              </w:rPr>
              <w:t>3</w:t>
            </w:r>
            <w:r w:rsidRPr="00F11259">
              <w:rPr>
                <w:spacing w:val="-2"/>
                <w:w w:val="105"/>
                <w:sz w:val="17"/>
                <w:szCs w:val="17"/>
              </w:rPr>
              <w:t>4</w:t>
            </w:r>
          </w:p>
        </w:tc>
        <w:tc>
          <w:tcPr>
            <w:tcW w:w="969" w:type="dxa"/>
          </w:tcPr>
          <w:p w14:paraId="22945F1B" w14:textId="77777777" w:rsidR="00914E7A" w:rsidRPr="00F11259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31115C49" w14:textId="77777777" w:rsidR="00914E7A" w:rsidRPr="00F11259" w:rsidRDefault="00914E7A" w:rsidP="008C29C6">
            <w:pPr>
              <w:pStyle w:val="TableParagraph"/>
              <w:spacing w:before="20" w:line="191" w:lineRule="exact"/>
              <w:ind w:left="28"/>
              <w:rPr>
                <w:sz w:val="17"/>
                <w:szCs w:val="17"/>
              </w:rPr>
            </w:pPr>
            <w:r w:rsidRPr="00F11259">
              <w:rPr>
                <w:sz w:val="17"/>
                <w:szCs w:val="17"/>
              </w:rPr>
              <w:t>EG30-</w:t>
            </w:r>
            <w:r w:rsidRPr="00F11259">
              <w:rPr>
                <w:spacing w:val="-5"/>
                <w:sz w:val="17"/>
                <w:szCs w:val="17"/>
              </w:rPr>
              <w:t>10</w:t>
            </w:r>
          </w:p>
        </w:tc>
        <w:tc>
          <w:tcPr>
            <w:tcW w:w="952" w:type="dxa"/>
          </w:tcPr>
          <w:p w14:paraId="020E2F52" w14:textId="77777777" w:rsidR="00914E7A" w:rsidRPr="00F11259" w:rsidRDefault="00914E7A" w:rsidP="00691765">
            <w:pPr>
              <w:pStyle w:val="TableParagraph"/>
              <w:spacing w:before="20" w:line="191" w:lineRule="exact"/>
              <w:ind w:right="17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0,10</w:t>
            </w:r>
          </w:p>
        </w:tc>
        <w:tc>
          <w:tcPr>
            <w:tcW w:w="832" w:type="dxa"/>
          </w:tcPr>
          <w:p w14:paraId="753A053F" w14:textId="77777777" w:rsidR="00914E7A" w:rsidRPr="00F11259" w:rsidRDefault="00914E7A" w:rsidP="00691765">
            <w:pPr>
              <w:pStyle w:val="TableParagraph"/>
              <w:spacing w:before="20" w:line="191" w:lineRule="exact"/>
              <w:ind w:left="24"/>
              <w:jc w:val="center"/>
              <w:rPr>
                <w:sz w:val="17"/>
                <w:szCs w:val="17"/>
              </w:rPr>
            </w:pPr>
            <w:r w:rsidRPr="00F11259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4DE84563" w14:textId="77777777" w:rsidR="00914E7A" w:rsidRPr="00F11259" w:rsidRDefault="00914E7A" w:rsidP="008C29C6">
            <w:pPr>
              <w:pStyle w:val="TableParagraph"/>
              <w:spacing w:before="20" w:line="191" w:lineRule="exact"/>
              <w:ind w:left="26"/>
              <w:rPr>
                <w:sz w:val="17"/>
                <w:szCs w:val="17"/>
              </w:rPr>
            </w:pPr>
            <w:r w:rsidRPr="00F11259">
              <w:rPr>
                <w:w w:val="105"/>
                <w:sz w:val="17"/>
                <w:szCs w:val="17"/>
              </w:rPr>
              <w:t>Ekstruder</w:t>
            </w:r>
            <w:r w:rsidRPr="00F11259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gul,</w:t>
            </w:r>
            <w:r w:rsidRPr="00F11259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3mm,</w:t>
            </w:r>
            <w:r w:rsidRPr="00F11259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10</w:t>
            </w:r>
            <w:r w:rsidRPr="00F11259">
              <w:rPr>
                <w:spacing w:val="-8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62BACF57" w14:textId="77777777" w:rsidR="00914E7A" w:rsidRPr="00F11259" w:rsidRDefault="00914E7A" w:rsidP="008C29C6">
            <w:pPr>
              <w:pStyle w:val="TableParagraph"/>
              <w:spacing w:before="20" w:line="191" w:lineRule="exact"/>
              <w:ind w:left="68" w:right="52"/>
              <w:jc w:val="center"/>
              <w:rPr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10</w:t>
            </w:r>
          </w:p>
        </w:tc>
        <w:tc>
          <w:tcPr>
            <w:tcW w:w="1276" w:type="dxa"/>
          </w:tcPr>
          <w:p w14:paraId="33B1176B" w14:textId="77777777" w:rsidR="00914E7A" w:rsidRPr="00F11259" w:rsidRDefault="00914E7A" w:rsidP="00F84206">
            <w:pPr>
              <w:pStyle w:val="TableParagraph"/>
              <w:spacing w:before="20" w:line="191" w:lineRule="exact"/>
              <w:ind w:left="23"/>
              <w:jc w:val="center"/>
              <w:rPr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2BDC4368" w14:textId="77777777" w:rsidR="00914E7A" w:rsidRPr="00F11259" w:rsidRDefault="00914E7A" w:rsidP="00F84206">
            <w:pPr>
              <w:pStyle w:val="TableParagraph"/>
              <w:spacing w:before="20" w:line="191" w:lineRule="exact"/>
              <w:ind w:left="42" w:right="30"/>
              <w:jc w:val="center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3C12B6F6" w14:textId="77777777" w:rsidR="00914E7A" w:rsidRPr="00F11259" w:rsidRDefault="00914E7A" w:rsidP="00F84206">
            <w:pPr>
              <w:pStyle w:val="TableParagraph"/>
              <w:spacing w:before="20" w:line="191" w:lineRule="exact"/>
              <w:ind w:left="56" w:right="47"/>
              <w:jc w:val="center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0,60</w:t>
            </w:r>
          </w:p>
        </w:tc>
        <w:tc>
          <w:tcPr>
            <w:tcW w:w="723" w:type="dxa"/>
          </w:tcPr>
          <w:p w14:paraId="3501CE77" w14:textId="77777777" w:rsidR="00914E7A" w:rsidRPr="00F11259" w:rsidRDefault="00914E7A" w:rsidP="00F84206">
            <w:pPr>
              <w:pStyle w:val="TableParagraph"/>
              <w:spacing w:before="20" w:line="191" w:lineRule="exact"/>
              <w:ind w:left="39" w:right="33"/>
              <w:jc w:val="center"/>
              <w:rPr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Gul</w:t>
            </w:r>
          </w:p>
        </w:tc>
        <w:tc>
          <w:tcPr>
            <w:tcW w:w="1084" w:type="dxa"/>
          </w:tcPr>
          <w:p w14:paraId="215A6F91" w14:textId="77777777" w:rsidR="00914E7A" w:rsidRPr="00F11259" w:rsidRDefault="00914E7A" w:rsidP="00F84206">
            <w:pPr>
              <w:pStyle w:val="TableParagraph"/>
              <w:spacing w:before="20" w:line="191" w:lineRule="exact"/>
              <w:ind w:left="17"/>
              <w:jc w:val="center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F11259" w14:paraId="61FE0A04" w14:textId="77777777" w:rsidTr="00086814">
        <w:trPr>
          <w:trHeight w:val="255"/>
        </w:trPr>
        <w:tc>
          <w:tcPr>
            <w:tcW w:w="1129" w:type="dxa"/>
          </w:tcPr>
          <w:p w14:paraId="5BA29B63" w14:textId="0D84D359" w:rsidR="00914E7A" w:rsidRPr="00F11259" w:rsidRDefault="00914E7A" w:rsidP="008C29C6">
            <w:pPr>
              <w:pStyle w:val="TableParagraph"/>
              <w:spacing w:before="20" w:line="191" w:lineRule="exact"/>
              <w:ind w:left="30"/>
              <w:rPr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77.453</w:t>
            </w:r>
            <w:r w:rsidR="00216C09" w:rsidRPr="00F11259">
              <w:rPr>
                <w:spacing w:val="-2"/>
                <w:w w:val="105"/>
                <w:sz w:val="17"/>
                <w:szCs w:val="17"/>
              </w:rPr>
              <w:t>3</w:t>
            </w:r>
            <w:r w:rsidRPr="00F11259">
              <w:rPr>
                <w:spacing w:val="-2"/>
                <w:w w:val="105"/>
                <w:sz w:val="17"/>
                <w:szCs w:val="17"/>
              </w:rPr>
              <w:t>5</w:t>
            </w:r>
          </w:p>
        </w:tc>
        <w:tc>
          <w:tcPr>
            <w:tcW w:w="969" w:type="dxa"/>
          </w:tcPr>
          <w:p w14:paraId="082FFAC3" w14:textId="77777777" w:rsidR="00914E7A" w:rsidRPr="00F11259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33B3BD7E" w14:textId="77777777" w:rsidR="00914E7A" w:rsidRPr="00F11259" w:rsidRDefault="00914E7A" w:rsidP="008C29C6">
            <w:pPr>
              <w:pStyle w:val="TableParagraph"/>
              <w:spacing w:before="20" w:line="191" w:lineRule="exact"/>
              <w:ind w:left="28"/>
              <w:rPr>
                <w:sz w:val="17"/>
                <w:szCs w:val="17"/>
              </w:rPr>
            </w:pPr>
            <w:r w:rsidRPr="00F11259">
              <w:rPr>
                <w:sz w:val="17"/>
                <w:szCs w:val="17"/>
              </w:rPr>
              <w:t>EG30-</w:t>
            </w:r>
            <w:r w:rsidRPr="00F11259">
              <w:rPr>
                <w:spacing w:val="-5"/>
                <w:sz w:val="17"/>
                <w:szCs w:val="17"/>
              </w:rPr>
              <w:t>15</w:t>
            </w:r>
          </w:p>
        </w:tc>
        <w:tc>
          <w:tcPr>
            <w:tcW w:w="952" w:type="dxa"/>
          </w:tcPr>
          <w:p w14:paraId="11795C86" w14:textId="77777777" w:rsidR="00914E7A" w:rsidRPr="00F11259" w:rsidRDefault="00914E7A" w:rsidP="00691765">
            <w:pPr>
              <w:pStyle w:val="TableParagraph"/>
              <w:spacing w:before="20" w:line="191" w:lineRule="exact"/>
              <w:ind w:right="17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0,15</w:t>
            </w:r>
          </w:p>
        </w:tc>
        <w:tc>
          <w:tcPr>
            <w:tcW w:w="832" w:type="dxa"/>
          </w:tcPr>
          <w:p w14:paraId="77DF3AAC" w14:textId="77777777" w:rsidR="00914E7A" w:rsidRPr="00F11259" w:rsidRDefault="00914E7A" w:rsidP="00691765">
            <w:pPr>
              <w:pStyle w:val="TableParagraph"/>
              <w:spacing w:before="20" w:line="191" w:lineRule="exact"/>
              <w:ind w:left="24"/>
              <w:jc w:val="center"/>
              <w:rPr>
                <w:sz w:val="17"/>
                <w:szCs w:val="17"/>
              </w:rPr>
            </w:pPr>
            <w:r w:rsidRPr="00F11259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49DAC8F4" w14:textId="77777777" w:rsidR="00914E7A" w:rsidRPr="00F11259" w:rsidRDefault="00914E7A" w:rsidP="008C29C6">
            <w:pPr>
              <w:pStyle w:val="TableParagraph"/>
              <w:spacing w:before="20" w:line="191" w:lineRule="exact"/>
              <w:ind w:left="26"/>
              <w:rPr>
                <w:sz w:val="17"/>
                <w:szCs w:val="17"/>
              </w:rPr>
            </w:pPr>
            <w:r w:rsidRPr="00F11259">
              <w:rPr>
                <w:w w:val="105"/>
                <w:sz w:val="17"/>
                <w:szCs w:val="17"/>
              </w:rPr>
              <w:t>Ekstruder</w:t>
            </w:r>
            <w:r w:rsidRPr="00F11259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gul,</w:t>
            </w:r>
            <w:r w:rsidRPr="00F11259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3mm,</w:t>
            </w:r>
            <w:r w:rsidRPr="00F11259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15</w:t>
            </w:r>
            <w:r w:rsidRPr="00F11259">
              <w:rPr>
                <w:spacing w:val="-8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695C04D7" w14:textId="77777777" w:rsidR="00914E7A" w:rsidRPr="00F11259" w:rsidRDefault="00914E7A" w:rsidP="008C29C6">
            <w:pPr>
              <w:pStyle w:val="TableParagraph"/>
              <w:spacing w:before="20" w:line="191" w:lineRule="exact"/>
              <w:ind w:left="68" w:right="52"/>
              <w:jc w:val="center"/>
              <w:rPr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15</w:t>
            </w:r>
          </w:p>
        </w:tc>
        <w:tc>
          <w:tcPr>
            <w:tcW w:w="1276" w:type="dxa"/>
          </w:tcPr>
          <w:p w14:paraId="0A32A1E5" w14:textId="77777777" w:rsidR="00914E7A" w:rsidRPr="00F11259" w:rsidRDefault="00914E7A" w:rsidP="00F84206">
            <w:pPr>
              <w:pStyle w:val="TableParagraph"/>
              <w:spacing w:before="20" w:line="191" w:lineRule="exact"/>
              <w:ind w:left="23"/>
              <w:jc w:val="center"/>
              <w:rPr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53799659" w14:textId="77777777" w:rsidR="00914E7A" w:rsidRPr="00F11259" w:rsidRDefault="00914E7A" w:rsidP="00F84206">
            <w:pPr>
              <w:pStyle w:val="TableParagraph"/>
              <w:spacing w:before="20" w:line="191" w:lineRule="exact"/>
              <w:ind w:left="42" w:right="30"/>
              <w:jc w:val="center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7A89AB19" w14:textId="77777777" w:rsidR="00914E7A" w:rsidRPr="00F11259" w:rsidRDefault="00914E7A" w:rsidP="00F84206">
            <w:pPr>
              <w:pStyle w:val="TableParagraph"/>
              <w:spacing w:before="20" w:line="191" w:lineRule="exact"/>
              <w:ind w:left="56" w:right="47"/>
              <w:jc w:val="center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0,90</w:t>
            </w:r>
          </w:p>
        </w:tc>
        <w:tc>
          <w:tcPr>
            <w:tcW w:w="723" w:type="dxa"/>
          </w:tcPr>
          <w:p w14:paraId="0E75C4F6" w14:textId="77777777" w:rsidR="00914E7A" w:rsidRPr="00F11259" w:rsidRDefault="00914E7A" w:rsidP="00F84206">
            <w:pPr>
              <w:pStyle w:val="TableParagraph"/>
              <w:spacing w:before="20" w:line="191" w:lineRule="exact"/>
              <w:ind w:left="39" w:right="33"/>
              <w:jc w:val="center"/>
              <w:rPr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Gul</w:t>
            </w:r>
          </w:p>
        </w:tc>
        <w:tc>
          <w:tcPr>
            <w:tcW w:w="1084" w:type="dxa"/>
          </w:tcPr>
          <w:p w14:paraId="5711D3FA" w14:textId="77777777" w:rsidR="00914E7A" w:rsidRPr="00F11259" w:rsidRDefault="00914E7A" w:rsidP="00F84206">
            <w:pPr>
              <w:pStyle w:val="TableParagraph"/>
              <w:spacing w:before="20" w:line="191" w:lineRule="exact"/>
              <w:ind w:left="17"/>
              <w:jc w:val="center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F11259" w14:paraId="15D314F0" w14:textId="77777777" w:rsidTr="00086814">
        <w:trPr>
          <w:trHeight w:val="255"/>
        </w:trPr>
        <w:tc>
          <w:tcPr>
            <w:tcW w:w="1129" w:type="dxa"/>
          </w:tcPr>
          <w:p w14:paraId="69D32061" w14:textId="6C639738" w:rsidR="00914E7A" w:rsidRPr="00F11259" w:rsidRDefault="00914E7A" w:rsidP="008C29C6">
            <w:pPr>
              <w:pStyle w:val="TableParagraph"/>
              <w:spacing w:before="20" w:line="191" w:lineRule="exact"/>
              <w:ind w:left="30"/>
              <w:rPr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77.453</w:t>
            </w:r>
            <w:r w:rsidR="00216C09" w:rsidRPr="00F11259">
              <w:rPr>
                <w:spacing w:val="-2"/>
                <w:w w:val="105"/>
                <w:sz w:val="17"/>
                <w:szCs w:val="17"/>
              </w:rPr>
              <w:t>3</w:t>
            </w:r>
            <w:r w:rsidRPr="00F11259">
              <w:rPr>
                <w:spacing w:val="-2"/>
                <w:w w:val="105"/>
                <w:sz w:val="17"/>
                <w:szCs w:val="17"/>
              </w:rPr>
              <w:t>6</w:t>
            </w:r>
          </w:p>
        </w:tc>
        <w:tc>
          <w:tcPr>
            <w:tcW w:w="969" w:type="dxa"/>
          </w:tcPr>
          <w:p w14:paraId="638E1CC7" w14:textId="77777777" w:rsidR="00914E7A" w:rsidRPr="00F11259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5DF2DB94" w14:textId="77777777" w:rsidR="00914E7A" w:rsidRPr="00F11259" w:rsidRDefault="00914E7A" w:rsidP="008C29C6">
            <w:pPr>
              <w:pStyle w:val="TableParagraph"/>
              <w:spacing w:before="20" w:line="191" w:lineRule="exact"/>
              <w:ind w:left="28"/>
              <w:rPr>
                <w:sz w:val="17"/>
                <w:szCs w:val="17"/>
              </w:rPr>
            </w:pPr>
            <w:r w:rsidRPr="00F11259">
              <w:rPr>
                <w:sz w:val="17"/>
                <w:szCs w:val="17"/>
              </w:rPr>
              <w:t>EG30-</w:t>
            </w:r>
            <w:r w:rsidRPr="00F11259">
              <w:rPr>
                <w:spacing w:val="-5"/>
                <w:sz w:val="17"/>
                <w:szCs w:val="17"/>
              </w:rPr>
              <w:t>30</w:t>
            </w:r>
          </w:p>
        </w:tc>
        <w:tc>
          <w:tcPr>
            <w:tcW w:w="952" w:type="dxa"/>
          </w:tcPr>
          <w:p w14:paraId="48DE9C13" w14:textId="77777777" w:rsidR="00914E7A" w:rsidRPr="00F11259" w:rsidRDefault="00914E7A" w:rsidP="00691765">
            <w:pPr>
              <w:pStyle w:val="TableParagraph"/>
              <w:spacing w:before="20" w:line="191" w:lineRule="exact"/>
              <w:ind w:right="17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0,30</w:t>
            </w:r>
          </w:p>
        </w:tc>
        <w:tc>
          <w:tcPr>
            <w:tcW w:w="832" w:type="dxa"/>
          </w:tcPr>
          <w:p w14:paraId="1F16608B" w14:textId="77777777" w:rsidR="00914E7A" w:rsidRPr="00F11259" w:rsidRDefault="00914E7A" w:rsidP="00691765">
            <w:pPr>
              <w:pStyle w:val="TableParagraph"/>
              <w:spacing w:before="20" w:line="191" w:lineRule="exact"/>
              <w:ind w:left="24"/>
              <w:jc w:val="center"/>
              <w:rPr>
                <w:sz w:val="17"/>
                <w:szCs w:val="17"/>
              </w:rPr>
            </w:pPr>
            <w:r w:rsidRPr="00F11259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38826D98" w14:textId="77777777" w:rsidR="00914E7A" w:rsidRPr="00F11259" w:rsidRDefault="00914E7A" w:rsidP="008C29C6">
            <w:pPr>
              <w:pStyle w:val="TableParagraph"/>
              <w:spacing w:before="20" w:line="191" w:lineRule="exact"/>
              <w:ind w:left="26"/>
              <w:rPr>
                <w:sz w:val="17"/>
                <w:szCs w:val="17"/>
              </w:rPr>
            </w:pPr>
            <w:r w:rsidRPr="00F11259">
              <w:rPr>
                <w:w w:val="105"/>
                <w:sz w:val="17"/>
                <w:szCs w:val="17"/>
              </w:rPr>
              <w:t>Ekstruder</w:t>
            </w:r>
            <w:r w:rsidRPr="00F11259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gul,</w:t>
            </w:r>
            <w:r w:rsidRPr="00F11259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3mm,</w:t>
            </w:r>
            <w:r w:rsidRPr="00F11259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30</w:t>
            </w:r>
            <w:r w:rsidRPr="00F11259">
              <w:rPr>
                <w:spacing w:val="-8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7EB3236D" w14:textId="77777777" w:rsidR="00914E7A" w:rsidRPr="00F11259" w:rsidRDefault="00914E7A" w:rsidP="008C29C6">
            <w:pPr>
              <w:pStyle w:val="TableParagraph"/>
              <w:spacing w:before="20" w:line="191" w:lineRule="exact"/>
              <w:ind w:left="68" w:right="52"/>
              <w:jc w:val="center"/>
              <w:rPr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30</w:t>
            </w:r>
          </w:p>
        </w:tc>
        <w:tc>
          <w:tcPr>
            <w:tcW w:w="1276" w:type="dxa"/>
          </w:tcPr>
          <w:p w14:paraId="39630A2E" w14:textId="77777777" w:rsidR="00914E7A" w:rsidRPr="00F11259" w:rsidRDefault="00914E7A" w:rsidP="00F84206">
            <w:pPr>
              <w:pStyle w:val="TableParagraph"/>
              <w:spacing w:before="20" w:line="191" w:lineRule="exact"/>
              <w:ind w:left="23"/>
              <w:jc w:val="center"/>
              <w:rPr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278A4AAC" w14:textId="77777777" w:rsidR="00914E7A" w:rsidRPr="00F11259" w:rsidRDefault="00914E7A" w:rsidP="00F84206">
            <w:pPr>
              <w:pStyle w:val="TableParagraph"/>
              <w:spacing w:before="20" w:line="191" w:lineRule="exact"/>
              <w:ind w:left="42" w:right="30"/>
              <w:jc w:val="center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7F5F78A7" w14:textId="77777777" w:rsidR="00914E7A" w:rsidRPr="00F11259" w:rsidRDefault="00914E7A" w:rsidP="00F84206">
            <w:pPr>
              <w:pStyle w:val="TableParagraph"/>
              <w:spacing w:before="20" w:line="191" w:lineRule="exact"/>
              <w:ind w:left="56" w:right="47"/>
              <w:jc w:val="center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1,80</w:t>
            </w:r>
          </w:p>
        </w:tc>
        <w:tc>
          <w:tcPr>
            <w:tcW w:w="723" w:type="dxa"/>
          </w:tcPr>
          <w:p w14:paraId="0CA4AC83" w14:textId="77777777" w:rsidR="00914E7A" w:rsidRPr="00F11259" w:rsidRDefault="00914E7A" w:rsidP="00F84206">
            <w:pPr>
              <w:pStyle w:val="TableParagraph"/>
              <w:spacing w:before="20" w:line="191" w:lineRule="exact"/>
              <w:ind w:left="39" w:right="32"/>
              <w:jc w:val="center"/>
              <w:rPr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Gul</w:t>
            </w:r>
          </w:p>
        </w:tc>
        <w:tc>
          <w:tcPr>
            <w:tcW w:w="1084" w:type="dxa"/>
          </w:tcPr>
          <w:p w14:paraId="247ACB39" w14:textId="77777777" w:rsidR="00914E7A" w:rsidRPr="00F11259" w:rsidRDefault="00914E7A" w:rsidP="00F84206">
            <w:pPr>
              <w:pStyle w:val="TableParagraph"/>
              <w:spacing w:before="20" w:line="191" w:lineRule="exact"/>
              <w:ind w:left="18"/>
              <w:jc w:val="center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216C09" w:rsidRPr="00F11259" w14:paraId="3774FC1A" w14:textId="77777777" w:rsidTr="00086814">
        <w:trPr>
          <w:trHeight w:val="255"/>
        </w:trPr>
        <w:tc>
          <w:tcPr>
            <w:tcW w:w="1129" w:type="dxa"/>
          </w:tcPr>
          <w:p w14:paraId="75BE7FCF" w14:textId="4DB61F32" w:rsidR="00216C09" w:rsidRPr="00F11259" w:rsidRDefault="00216C09" w:rsidP="00216C09">
            <w:pPr>
              <w:pStyle w:val="TableParagraph"/>
              <w:spacing w:before="20" w:line="191" w:lineRule="exact"/>
              <w:ind w:left="30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77.45337</w:t>
            </w:r>
          </w:p>
        </w:tc>
        <w:tc>
          <w:tcPr>
            <w:tcW w:w="969" w:type="dxa"/>
          </w:tcPr>
          <w:p w14:paraId="283A166C" w14:textId="77777777" w:rsidR="00216C09" w:rsidRPr="00F11259" w:rsidRDefault="00216C09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577AE834" w14:textId="184704E7" w:rsidR="00216C09" w:rsidRPr="00F11259" w:rsidRDefault="00EA00E4" w:rsidP="008C29C6">
            <w:pPr>
              <w:pStyle w:val="TableParagraph"/>
              <w:spacing w:before="20" w:line="191" w:lineRule="exact"/>
              <w:ind w:left="28"/>
              <w:rPr>
                <w:sz w:val="17"/>
                <w:szCs w:val="17"/>
              </w:rPr>
            </w:pPr>
            <w:r w:rsidRPr="00F11259">
              <w:rPr>
                <w:sz w:val="17"/>
                <w:szCs w:val="17"/>
              </w:rPr>
              <w:t>EG40-10</w:t>
            </w:r>
          </w:p>
        </w:tc>
        <w:tc>
          <w:tcPr>
            <w:tcW w:w="952" w:type="dxa"/>
          </w:tcPr>
          <w:p w14:paraId="212AEADC" w14:textId="4E1E4A44" w:rsidR="00216C09" w:rsidRPr="00F11259" w:rsidRDefault="00EF404E" w:rsidP="00691765">
            <w:pPr>
              <w:pStyle w:val="TableParagraph"/>
              <w:spacing w:before="20" w:line="191" w:lineRule="exact"/>
              <w:ind w:right="18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0,10</w:t>
            </w:r>
          </w:p>
        </w:tc>
        <w:tc>
          <w:tcPr>
            <w:tcW w:w="832" w:type="dxa"/>
          </w:tcPr>
          <w:p w14:paraId="0680B6D8" w14:textId="44114681" w:rsidR="00216C09" w:rsidRPr="00F11259" w:rsidRDefault="00EA00E4" w:rsidP="00691765">
            <w:pPr>
              <w:pStyle w:val="TableParagraph"/>
              <w:spacing w:before="20" w:line="191" w:lineRule="exact"/>
              <w:ind w:left="22"/>
              <w:jc w:val="center"/>
              <w:rPr>
                <w:w w:val="103"/>
                <w:sz w:val="17"/>
                <w:szCs w:val="17"/>
              </w:rPr>
            </w:pPr>
            <w:r w:rsidRPr="00F11259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12F3236F" w14:textId="1ED7B4EF" w:rsidR="00216C09" w:rsidRPr="00F11259" w:rsidRDefault="00216C09" w:rsidP="008C29C6">
            <w:pPr>
              <w:pStyle w:val="TableParagraph"/>
              <w:spacing w:before="20" w:line="191" w:lineRule="exact"/>
              <w:ind w:left="25"/>
              <w:rPr>
                <w:w w:val="105"/>
                <w:sz w:val="17"/>
                <w:szCs w:val="17"/>
              </w:rPr>
            </w:pPr>
            <w:r w:rsidRPr="00F11259">
              <w:rPr>
                <w:w w:val="105"/>
                <w:sz w:val="17"/>
                <w:szCs w:val="17"/>
              </w:rPr>
              <w:t xml:space="preserve">Ekstruder gul, 4 mm, </w:t>
            </w:r>
            <w:r w:rsidR="00AD79E7" w:rsidRPr="00F11259">
              <w:rPr>
                <w:w w:val="105"/>
                <w:sz w:val="17"/>
                <w:szCs w:val="17"/>
              </w:rPr>
              <w:t>10 cm</w:t>
            </w:r>
          </w:p>
        </w:tc>
        <w:tc>
          <w:tcPr>
            <w:tcW w:w="850" w:type="dxa"/>
          </w:tcPr>
          <w:p w14:paraId="14A31E30" w14:textId="47E40C29" w:rsidR="00216C09" w:rsidRPr="00F11259" w:rsidRDefault="00B4441E" w:rsidP="008C29C6">
            <w:pPr>
              <w:pStyle w:val="TableParagraph"/>
              <w:spacing w:before="20" w:line="191" w:lineRule="exact"/>
              <w:ind w:left="68" w:right="52"/>
              <w:jc w:val="center"/>
              <w:rPr>
                <w:spacing w:val="-5"/>
                <w:w w:val="105"/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10</w:t>
            </w:r>
          </w:p>
        </w:tc>
        <w:tc>
          <w:tcPr>
            <w:tcW w:w="1276" w:type="dxa"/>
          </w:tcPr>
          <w:p w14:paraId="50C9C824" w14:textId="639E3326" w:rsidR="00216C09" w:rsidRPr="00F11259" w:rsidRDefault="00EF404E" w:rsidP="00F84206">
            <w:pPr>
              <w:pStyle w:val="TableParagraph"/>
              <w:spacing w:before="20" w:line="191" w:lineRule="exact"/>
              <w:ind w:left="23"/>
              <w:jc w:val="center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680FE976" w14:textId="75749464" w:rsidR="00216C09" w:rsidRPr="00F11259" w:rsidRDefault="00F168CB" w:rsidP="00F84206">
            <w:pPr>
              <w:pStyle w:val="TableParagraph"/>
              <w:spacing w:before="20" w:line="191" w:lineRule="exact"/>
              <w:ind w:left="42" w:right="31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4,00</w:t>
            </w:r>
          </w:p>
        </w:tc>
        <w:tc>
          <w:tcPr>
            <w:tcW w:w="709" w:type="dxa"/>
          </w:tcPr>
          <w:p w14:paraId="457C52A5" w14:textId="657D7CE8" w:rsidR="00216C09" w:rsidRPr="00F11259" w:rsidRDefault="00026770" w:rsidP="00F84206">
            <w:pPr>
              <w:pStyle w:val="TableParagraph"/>
              <w:spacing w:before="20" w:line="191" w:lineRule="exact"/>
              <w:ind w:left="56" w:right="48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0,80</w:t>
            </w:r>
          </w:p>
        </w:tc>
        <w:tc>
          <w:tcPr>
            <w:tcW w:w="723" w:type="dxa"/>
          </w:tcPr>
          <w:p w14:paraId="4D7B6AAB" w14:textId="34434311" w:rsidR="00216C09" w:rsidRPr="00F11259" w:rsidRDefault="00EF404E" w:rsidP="00F84206">
            <w:pPr>
              <w:pStyle w:val="TableParagraph"/>
              <w:spacing w:before="20" w:line="191" w:lineRule="exact"/>
              <w:ind w:left="39" w:right="33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Gul</w:t>
            </w:r>
          </w:p>
        </w:tc>
        <w:tc>
          <w:tcPr>
            <w:tcW w:w="1084" w:type="dxa"/>
          </w:tcPr>
          <w:p w14:paraId="12B7FD16" w14:textId="1508B02E" w:rsidR="00216C09" w:rsidRPr="00F11259" w:rsidRDefault="00EF404E" w:rsidP="00F84206">
            <w:pPr>
              <w:pStyle w:val="TableParagraph"/>
              <w:spacing w:before="20" w:line="191" w:lineRule="exact"/>
              <w:ind w:left="17"/>
              <w:jc w:val="center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Plan</w:t>
            </w:r>
          </w:p>
        </w:tc>
      </w:tr>
      <w:tr w:rsidR="00216C09" w:rsidRPr="00F11259" w14:paraId="5E4E0D01" w14:textId="77777777" w:rsidTr="00086814">
        <w:trPr>
          <w:trHeight w:val="255"/>
        </w:trPr>
        <w:tc>
          <w:tcPr>
            <w:tcW w:w="1129" w:type="dxa"/>
          </w:tcPr>
          <w:p w14:paraId="1DF83362" w14:textId="3908E178" w:rsidR="00216C09" w:rsidRPr="00F11259" w:rsidRDefault="00216C09" w:rsidP="008C29C6">
            <w:pPr>
              <w:pStyle w:val="TableParagraph"/>
              <w:spacing w:before="20" w:line="191" w:lineRule="exact"/>
              <w:ind w:left="30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77.45338</w:t>
            </w:r>
          </w:p>
        </w:tc>
        <w:tc>
          <w:tcPr>
            <w:tcW w:w="969" w:type="dxa"/>
          </w:tcPr>
          <w:p w14:paraId="55D80A72" w14:textId="77777777" w:rsidR="00216C09" w:rsidRPr="00F11259" w:rsidRDefault="00216C09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5C159B11" w14:textId="01134973" w:rsidR="00216C09" w:rsidRPr="00F11259" w:rsidRDefault="00EA00E4" w:rsidP="008C29C6">
            <w:pPr>
              <w:pStyle w:val="TableParagraph"/>
              <w:spacing w:before="20" w:line="191" w:lineRule="exact"/>
              <w:ind w:left="28"/>
              <w:rPr>
                <w:sz w:val="17"/>
                <w:szCs w:val="17"/>
              </w:rPr>
            </w:pPr>
            <w:r w:rsidRPr="00F11259">
              <w:rPr>
                <w:sz w:val="17"/>
                <w:szCs w:val="17"/>
              </w:rPr>
              <w:t>EG40-15</w:t>
            </w:r>
          </w:p>
        </w:tc>
        <w:tc>
          <w:tcPr>
            <w:tcW w:w="952" w:type="dxa"/>
          </w:tcPr>
          <w:p w14:paraId="43EACB58" w14:textId="29D6D7E2" w:rsidR="00216C09" w:rsidRPr="00F11259" w:rsidRDefault="00EF404E" w:rsidP="00691765">
            <w:pPr>
              <w:pStyle w:val="TableParagraph"/>
              <w:spacing w:before="20" w:line="191" w:lineRule="exact"/>
              <w:ind w:right="18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0,15</w:t>
            </w:r>
          </w:p>
        </w:tc>
        <w:tc>
          <w:tcPr>
            <w:tcW w:w="832" w:type="dxa"/>
          </w:tcPr>
          <w:p w14:paraId="2187C597" w14:textId="269491F7" w:rsidR="00216C09" w:rsidRPr="00F11259" w:rsidRDefault="00EA00E4" w:rsidP="00691765">
            <w:pPr>
              <w:pStyle w:val="TableParagraph"/>
              <w:spacing w:before="20" w:line="191" w:lineRule="exact"/>
              <w:ind w:left="22"/>
              <w:jc w:val="center"/>
              <w:rPr>
                <w:w w:val="103"/>
                <w:sz w:val="17"/>
                <w:szCs w:val="17"/>
              </w:rPr>
            </w:pPr>
            <w:r w:rsidRPr="00F11259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70B3E46E" w14:textId="4B9A1E44" w:rsidR="00216C09" w:rsidRPr="00F11259" w:rsidRDefault="00AD79E7" w:rsidP="008C29C6">
            <w:pPr>
              <w:pStyle w:val="TableParagraph"/>
              <w:spacing w:before="20" w:line="191" w:lineRule="exact"/>
              <w:ind w:left="25"/>
              <w:rPr>
                <w:w w:val="105"/>
                <w:sz w:val="17"/>
                <w:szCs w:val="17"/>
              </w:rPr>
            </w:pPr>
            <w:r w:rsidRPr="00F11259">
              <w:rPr>
                <w:w w:val="105"/>
                <w:sz w:val="17"/>
                <w:szCs w:val="17"/>
              </w:rPr>
              <w:t>Ekstruder gul, 4 mm, 15 cm</w:t>
            </w:r>
          </w:p>
        </w:tc>
        <w:tc>
          <w:tcPr>
            <w:tcW w:w="850" w:type="dxa"/>
          </w:tcPr>
          <w:p w14:paraId="404F411A" w14:textId="04EEF882" w:rsidR="00216C09" w:rsidRPr="00F11259" w:rsidRDefault="00B4441E" w:rsidP="008C29C6">
            <w:pPr>
              <w:pStyle w:val="TableParagraph"/>
              <w:spacing w:before="20" w:line="191" w:lineRule="exact"/>
              <w:ind w:left="68" w:right="52"/>
              <w:jc w:val="center"/>
              <w:rPr>
                <w:spacing w:val="-5"/>
                <w:w w:val="105"/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15</w:t>
            </w:r>
          </w:p>
        </w:tc>
        <w:tc>
          <w:tcPr>
            <w:tcW w:w="1276" w:type="dxa"/>
          </w:tcPr>
          <w:p w14:paraId="3B816713" w14:textId="73B9FCE2" w:rsidR="00216C09" w:rsidRPr="00F11259" w:rsidRDefault="00EF404E" w:rsidP="00F84206">
            <w:pPr>
              <w:pStyle w:val="TableParagraph"/>
              <w:spacing w:before="20" w:line="191" w:lineRule="exact"/>
              <w:ind w:left="23"/>
              <w:jc w:val="center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6E5C1B91" w14:textId="71165F42" w:rsidR="00216C09" w:rsidRPr="00F11259" w:rsidRDefault="00F168CB" w:rsidP="00F84206">
            <w:pPr>
              <w:pStyle w:val="TableParagraph"/>
              <w:spacing w:before="20" w:line="191" w:lineRule="exact"/>
              <w:ind w:left="42" w:right="31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4,00</w:t>
            </w:r>
          </w:p>
        </w:tc>
        <w:tc>
          <w:tcPr>
            <w:tcW w:w="709" w:type="dxa"/>
          </w:tcPr>
          <w:p w14:paraId="5E9A7772" w14:textId="755DB1FB" w:rsidR="00216C09" w:rsidRPr="00F11259" w:rsidRDefault="00026770" w:rsidP="00F84206">
            <w:pPr>
              <w:pStyle w:val="TableParagraph"/>
              <w:spacing w:before="20" w:line="191" w:lineRule="exact"/>
              <w:ind w:left="56" w:right="48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1,20</w:t>
            </w:r>
          </w:p>
        </w:tc>
        <w:tc>
          <w:tcPr>
            <w:tcW w:w="723" w:type="dxa"/>
          </w:tcPr>
          <w:p w14:paraId="66E52E4C" w14:textId="7F5C4656" w:rsidR="00216C09" w:rsidRPr="00F11259" w:rsidRDefault="00EF404E" w:rsidP="00F84206">
            <w:pPr>
              <w:pStyle w:val="TableParagraph"/>
              <w:spacing w:before="20" w:line="191" w:lineRule="exact"/>
              <w:ind w:left="39" w:right="33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Gul</w:t>
            </w:r>
          </w:p>
        </w:tc>
        <w:tc>
          <w:tcPr>
            <w:tcW w:w="1084" w:type="dxa"/>
          </w:tcPr>
          <w:p w14:paraId="012E0A4E" w14:textId="21615A6B" w:rsidR="00216C09" w:rsidRPr="00F11259" w:rsidRDefault="00EF404E" w:rsidP="00F84206">
            <w:pPr>
              <w:pStyle w:val="TableParagraph"/>
              <w:spacing w:before="20" w:line="191" w:lineRule="exact"/>
              <w:ind w:left="17"/>
              <w:jc w:val="center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Plan</w:t>
            </w:r>
          </w:p>
        </w:tc>
      </w:tr>
      <w:tr w:rsidR="00216C09" w:rsidRPr="00914E7A" w14:paraId="49A7629A" w14:textId="77777777" w:rsidTr="00086814">
        <w:trPr>
          <w:trHeight w:val="255"/>
        </w:trPr>
        <w:tc>
          <w:tcPr>
            <w:tcW w:w="1129" w:type="dxa"/>
          </w:tcPr>
          <w:p w14:paraId="7355C1D1" w14:textId="686454C8" w:rsidR="00216C09" w:rsidRPr="00F11259" w:rsidRDefault="00216C09" w:rsidP="008C29C6">
            <w:pPr>
              <w:pStyle w:val="TableParagraph"/>
              <w:spacing w:before="20" w:line="191" w:lineRule="exact"/>
              <w:ind w:left="30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77.45339</w:t>
            </w:r>
          </w:p>
        </w:tc>
        <w:tc>
          <w:tcPr>
            <w:tcW w:w="969" w:type="dxa"/>
          </w:tcPr>
          <w:p w14:paraId="3BF96E28" w14:textId="77777777" w:rsidR="00216C09" w:rsidRPr="00F11259" w:rsidRDefault="00216C09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6B03B87D" w14:textId="76ACAA49" w:rsidR="00216C09" w:rsidRPr="00F11259" w:rsidRDefault="00EA00E4" w:rsidP="008C29C6">
            <w:pPr>
              <w:pStyle w:val="TableParagraph"/>
              <w:spacing w:before="20" w:line="191" w:lineRule="exact"/>
              <w:ind w:left="28"/>
              <w:rPr>
                <w:sz w:val="17"/>
                <w:szCs w:val="17"/>
              </w:rPr>
            </w:pPr>
            <w:r w:rsidRPr="00F11259">
              <w:rPr>
                <w:sz w:val="17"/>
                <w:szCs w:val="17"/>
              </w:rPr>
              <w:t>EG</w:t>
            </w:r>
            <w:r w:rsidR="00EF404E" w:rsidRPr="00F11259">
              <w:rPr>
                <w:sz w:val="17"/>
                <w:szCs w:val="17"/>
              </w:rPr>
              <w:t>40-30</w:t>
            </w:r>
          </w:p>
        </w:tc>
        <w:tc>
          <w:tcPr>
            <w:tcW w:w="952" w:type="dxa"/>
          </w:tcPr>
          <w:p w14:paraId="08C989F3" w14:textId="68728BCD" w:rsidR="00216C09" w:rsidRPr="00F11259" w:rsidRDefault="00EF404E" w:rsidP="00691765">
            <w:pPr>
              <w:pStyle w:val="TableParagraph"/>
              <w:spacing w:before="20" w:line="191" w:lineRule="exact"/>
              <w:ind w:right="18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0,30</w:t>
            </w:r>
          </w:p>
        </w:tc>
        <w:tc>
          <w:tcPr>
            <w:tcW w:w="832" w:type="dxa"/>
          </w:tcPr>
          <w:p w14:paraId="36BDF08A" w14:textId="07E9C0F2" w:rsidR="00216C09" w:rsidRPr="00F11259" w:rsidRDefault="00EA00E4" w:rsidP="00691765">
            <w:pPr>
              <w:pStyle w:val="TableParagraph"/>
              <w:spacing w:before="20" w:line="191" w:lineRule="exact"/>
              <w:ind w:left="22"/>
              <w:jc w:val="center"/>
              <w:rPr>
                <w:w w:val="103"/>
                <w:sz w:val="17"/>
                <w:szCs w:val="17"/>
              </w:rPr>
            </w:pPr>
            <w:r w:rsidRPr="00F11259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2FC1BFFE" w14:textId="3C238F2F" w:rsidR="00216C09" w:rsidRPr="00F11259" w:rsidRDefault="00AD79E7" w:rsidP="008C29C6">
            <w:pPr>
              <w:pStyle w:val="TableParagraph"/>
              <w:spacing w:before="20" w:line="191" w:lineRule="exact"/>
              <w:ind w:left="25"/>
              <w:rPr>
                <w:w w:val="105"/>
                <w:sz w:val="17"/>
                <w:szCs w:val="17"/>
              </w:rPr>
            </w:pPr>
            <w:r w:rsidRPr="00F11259">
              <w:rPr>
                <w:w w:val="105"/>
                <w:sz w:val="17"/>
                <w:szCs w:val="17"/>
              </w:rPr>
              <w:t xml:space="preserve">Ekstruder gul, 4 mm, </w:t>
            </w:r>
            <w:r w:rsidR="00EA00E4" w:rsidRPr="00F11259">
              <w:rPr>
                <w:w w:val="105"/>
                <w:sz w:val="17"/>
                <w:szCs w:val="17"/>
              </w:rPr>
              <w:t>30 cm</w:t>
            </w:r>
          </w:p>
        </w:tc>
        <w:tc>
          <w:tcPr>
            <w:tcW w:w="850" w:type="dxa"/>
          </w:tcPr>
          <w:p w14:paraId="36EF2F4B" w14:textId="0DA0FE10" w:rsidR="00216C09" w:rsidRPr="00F11259" w:rsidRDefault="00F168CB" w:rsidP="008C29C6">
            <w:pPr>
              <w:pStyle w:val="TableParagraph"/>
              <w:spacing w:before="20" w:line="191" w:lineRule="exact"/>
              <w:ind w:left="68" w:right="52"/>
              <w:jc w:val="center"/>
              <w:rPr>
                <w:spacing w:val="-5"/>
                <w:w w:val="105"/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30</w:t>
            </w:r>
          </w:p>
        </w:tc>
        <w:tc>
          <w:tcPr>
            <w:tcW w:w="1276" w:type="dxa"/>
          </w:tcPr>
          <w:p w14:paraId="10F616AF" w14:textId="79459EC9" w:rsidR="00216C09" w:rsidRPr="00F11259" w:rsidRDefault="00EF404E" w:rsidP="00F84206">
            <w:pPr>
              <w:pStyle w:val="TableParagraph"/>
              <w:spacing w:before="20" w:line="191" w:lineRule="exact"/>
              <w:ind w:left="23"/>
              <w:jc w:val="center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4BD0E129" w14:textId="35F79CBA" w:rsidR="00216C09" w:rsidRPr="00F11259" w:rsidRDefault="00F168CB" w:rsidP="00F84206">
            <w:pPr>
              <w:pStyle w:val="TableParagraph"/>
              <w:spacing w:before="20" w:line="191" w:lineRule="exact"/>
              <w:ind w:right="31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4,00</w:t>
            </w:r>
          </w:p>
        </w:tc>
        <w:tc>
          <w:tcPr>
            <w:tcW w:w="709" w:type="dxa"/>
          </w:tcPr>
          <w:p w14:paraId="275AB478" w14:textId="6C9F8D91" w:rsidR="00216C09" w:rsidRPr="00F11259" w:rsidRDefault="00704652" w:rsidP="00F84206">
            <w:pPr>
              <w:pStyle w:val="TableParagraph"/>
              <w:spacing w:before="20" w:line="191" w:lineRule="exact"/>
              <w:ind w:left="56" w:right="48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2,40</w:t>
            </w:r>
          </w:p>
        </w:tc>
        <w:tc>
          <w:tcPr>
            <w:tcW w:w="723" w:type="dxa"/>
          </w:tcPr>
          <w:p w14:paraId="5DCA1983" w14:textId="0FC76C8B" w:rsidR="00216C09" w:rsidRPr="00F11259" w:rsidRDefault="00EF404E" w:rsidP="00F84206">
            <w:pPr>
              <w:pStyle w:val="TableParagraph"/>
              <w:spacing w:before="20" w:line="191" w:lineRule="exact"/>
              <w:ind w:left="39" w:right="33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Gul</w:t>
            </w:r>
          </w:p>
        </w:tc>
        <w:tc>
          <w:tcPr>
            <w:tcW w:w="1084" w:type="dxa"/>
          </w:tcPr>
          <w:p w14:paraId="2D41A017" w14:textId="569EA2FF" w:rsidR="00216C09" w:rsidRPr="00F11259" w:rsidRDefault="00EF404E" w:rsidP="00F84206">
            <w:pPr>
              <w:pStyle w:val="TableParagraph"/>
              <w:spacing w:before="20" w:line="191" w:lineRule="exact"/>
              <w:ind w:left="17"/>
              <w:jc w:val="center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012929B6" w14:textId="77777777" w:rsidTr="00086814">
        <w:trPr>
          <w:trHeight w:val="255"/>
        </w:trPr>
        <w:tc>
          <w:tcPr>
            <w:tcW w:w="1129" w:type="dxa"/>
          </w:tcPr>
          <w:p w14:paraId="5DD6FCC0" w14:textId="6A0B1510" w:rsidR="00914E7A" w:rsidRPr="00914E7A" w:rsidRDefault="00914E7A" w:rsidP="008C29C6">
            <w:pPr>
              <w:pStyle w:val="TableParagraph"/>
              <w:spacing w:before="20" w:line="191" w:lineRule="exact"/>
              <w:ind w:left="30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77.4541</w:t>
            </w:r>
            <w:r w:rsidR="00144E0C">
              <w:rPr>
                <w:spacing w:val="-2"/>
                <w:w w:val="105"/>
                <w:sz w:val="17"/>
                <w:szCs w:val="17"/>
              </w:rPr>
              <w:t>1</w:t>
            </w:r>
          </w:p>
        </w:tc>
        <w:tc>
          <w:tcPr>
            <w:tcW w:w="969" w:type="dxa"/>
          </w:tcPr>
          <w:p w14:paraId="1BAB291E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105535CC" w14:textId="77777777" w:rsidR="00914E7A" w:rsidRPr="00914E7A" w:rsidRDefault="00914E7A" w:rsidP="008C29C6">
            <w:pPr>
              <w:pStyle w:val="TableParagraph"/>
              <w:spacing w:before="20" w:line="191" w:lineRule="exact"/>
              <w:ind w:left="28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Lf30-</w:t>
            </w:r>
            <w:r w:rsidRPr="00914E7A">
              <w:rPr>
                <w:spacing w:val="-5"/>
                <w:sz w:val="17"/>
                <w:szCs w:val="17"/>
              </w:rPr>
              <w:t>10</w:t>
            </w:r>
          </w:p>
        </w:tc>
        <w:tc>
          <w:tcPr>
            <w:tcW w:w="952" w:type="dxa"/>
          </w:tcPr>
          <w:p w14:paraId="2FFD9B0B" w14:textId="77777777" w:rsidR="00914E7A" w:rsidRPr="00914E7A" w:rsidRDefault="00914E7A" w:rsidP="00691765">
            <w:pPr>
              <w:pStyle w:val="TableParagraph"/>
              <w:spacing w:before="20" w:line="191" w:lineRule="exact"/>
              <w:ind w:right="18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0,05</w:t>
            </w:r>
          </w:p>
        </w:tc>
        <w:tc>
          <w:tcPr>
            <w:tcW w:w="832" w:type="dxa"/>
          </w:tcPr>
          <w:p w14:paraId="2F31B6DC" w14:textId="6B2E142A" w:rsidR="00914E7A" w:rsidRPr="00914E7A" w:rsidRDefault="00EA00E4" w:rsidP="00691765">
            <w:pPr>
              <w:pStyle w:val="TableParagraph"/>
              <w:spacing w:before="20" w:line="191" w:lineRule="exact"/>
              <w:ind w:left="22"/>
              <w:jc w:val="center"/>
              <w:rPr>
                <w:sz w:val="17"/>
                <w:szCs w:val="17"/>
              </w:rPr>
            </w:pPr>
            <w:r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2140E2CD" w14:textId="77777777" w:rsidR="00914E7A" w:rsidRPr="00914E7A" w:rsidRDefault="00914E7A" w:rsidP="008C29C6">
            <w:pPr>
              <w:pStyle w:val="TableParagraph"/>
              <w:spacing w:before="20" w:line="191" w:lineRule="exact"/>
              <w:ind w:left="25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Longflex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hvit,</w:t>
            </w:r>
            <w:r w:rsidRPr="00914E7A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3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10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514993E2" w14:textId="77777777" w:rsidR="00914E7A" w:rsidRPr="00914E7A" w:rsidRDefault="00914E7A" w:rsidP="008C29C6">
            <w:pPr>
              <w:pStyle w:val="TableParagraph"/>
              <w:spacing w:before="20" w:line="191" w:lineRule="exact"/>
              <w:ind w:left="68" w:right="52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10</w:t>
            </w:r>
          </w:p>
        </w:tc>
        <w:tc>
          <w:tcPr>
            <w:tcW w:w="1276" w:type="dxa"/>
          </w:tcPr>
          <w:p w14:paraId="0EBB34E6" w14:textId="77777777" w:rsidR="00914E7A" w:rsidRPr="00914E7A" w:rsidRDefault="00914E7A" w:rsidP="00F84206">
            <w:pPr>
              <w:pStyle w:val="TableParagraph"/>
              <w:spacing w:before="20" w:line="191" w:lineRule="exact"/>
              <w:ind w:left="23"/>
              <w:jc w:val="center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3EE90F55" w14:textId="77777777" w:rsidR="00914E7A" w:rsidRPr="00914E7A" w:rsidRDefault="00914E7A" w:rsidP="00F84206">
            <w:pPr>
              <w:pStyle w:val="TableParagraph"/>
              <w:spacing w:before="20" w:line="191" w:lineRule="exact"/>
              <w:ind w:left="42" w:right="31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0DFDF710" w14:textId="77777777" w:rsidR="00914E7A" w:rsidRPr="00914E7A" w:rsidRDefault="00914E7A" w:rsidP="00F84206">
            <w:pPr>
              <w:pStyle w:val="TableParagraph"/>
              <w:spacing w:before="20" w:line="191" w:lineRule="exact"/>
              <w:ind w:left="56" w:right="48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0,30</w:t>
            </w:r>
          </w:p>
        </w:tc>
        <w:tc>
          <w:tcPr>
            <w:tcW w:w="723" w:type="dxa"/>
          </w:tcPr>
          <w:p w14:paraId="62FBE9B7" w14:textId="77777777" w:rsidR="00914E7A" w:rsidRPr="00914E7A" w:rsidRDefault="00914E7A" w:rsidP="00F84206">
            <w:pPr>
              <w:pStyle w:val="TableParagraph"/>
              <w:spacing w:before="20" w:line="191" w:lineRule="exact"/>
              <w:ind w:left="39" w:right="33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75420791" w14:textId="77777777" w:rsidR="00914E7A" w:rsidRPr="00914E7A" w:rsidRDefault="00914E7A" w:rsidP="00F84206">
            <w:pPr>
              <w:pStyle w:val="TableParagraph"/>
              <w:spacing w:before="20" w:line="191" w:lineRule="exact"/>
              <w:ind w:left="17"/>
              <w:jc w:val="center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Longflex</w:t>
            </w:r>
          </w:p>
        </w:tc>
      </w:tr>
      <w:tr w:rsidR="00914E7A" w:rsidRPr="00914E7A" w14:paraId="1C8632BA" w14:textId="77777777" w:rsidTr="00086814">
        <w:trPr>
          <w:trHeight w:val="255"/>
        </w:trPr>
        <w:tc>
          <w:tcPr>
            <w:tcW w:w="1129" w:type="dxa"/>
          </w:tcPr>
          <w:p w14:paraId="2331CB1D" w14:textId="4633FF99" w:rsidR="00914E7A" w:rsidRPr="00914E7A" w:rsidRDefault="00914E7A" w:rsidP="008C29C6">
            <w:pPr>
              <w:pStyle w:val="TableParagraph"/>
              <w:spacing w:before="21" w:line="191" w:lineRule="exact"/>
              <w:ind w:left="30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77.454</w:t>
            </w:r>
            <w:r w:rsidR="00144E0C">
              <w:rPr>
                <w:spacing w:val="-2"/>
                <w:w w:val="105"/>
                <w:sz w:val="17"/>
                <w:szCs w:val="17"/>
              </w:rPr>
              <w:t>1</w:t>
            </w:r>
            <w:r w:rsidRPr="00914E7A">
              <w:rPr>
                <w:spacing w:val="-2"/>
                <w:w w:val="105"/>
                <w:sz w:val="17"/>
                <w:szCs w:val="17"/>
              </w:rPr>
              <w:t>2</w:t>
            </w:r>
          </w:p>
        </w:tc>
        <w:tc>
          <w:tcPr>
            <w:tcW w:w="969" w:type="dxa"/>
          </w:tcPr>
          <w:p w14:paraId="4849E084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55370A25" w14:textId="77777777" w:rsidR="00914E7A" w:rsidRPr="00914E7A" w:rsidRDefault="00914E7A" w:rsidP="008C29C6">
            <w:pPr>
              <w:pStyle w:val="TableParagraph"/>
              <w:spacing w:before="21" w:line="191" w:lineRule="exact"/>
              <w:ind w:left="28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Lf30-</w:t>
            </w:r>
            <w:r w:rsidRPr="00914E7A">
              <w:rPr>
                <w:spacing w:val="-5"/>
                <w:sz w:val="17"/>
                <w:szCs w:val="17"/>
              </w:rPr>
              <w:t>15</w:t>
            </w:r>
          </w:p>
        </w:tc>
        <w:tc>
          <w:tcPr>
            <w:tcW w:w="952" w:type="dxa"/>
          </w:tcPr>
          <w:p w14:paraId="3B8D1C09" w14:textId="77777777" w:rsidR="00914E7A" w:rsidRPr="00914E7A" w:rsidRDefault="00914E7A" w:rsidP="00691765">
            <w:pPr>
              <w:pStyle w:val="TableParagraph"/>
              <w:spacing w:before="21" w:line="191" w:lineRule="exact"/>
              <w:ind w:right="18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0,08</w:t>
            </w:r>
          </w:p>
        </w:tc>
        <w:tc>
          <w:tcPr>
            <w:tcW w:w="832" w:type="dxa"/>
          </w:tcPr>
          <w:p w14:paraId="2F796302" w14:textId="77777777" w:rsidR="00914E7A" w:rsidRPr="00914E7A" w:rsidRDefault="00914E7A" w:rsidP="00691765">
            <w:pPr>
              <w:pStyle w:val="TableParagraph"/>
              <w:spacing w:before="21" w:line="191" w:lineRule="exact"/>
              <w:ind w:left="21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5ED8001E" w14:textId="77777777" w:rsidR="00914E7A" w:rsidRPr="00914E7A" w:rsidRDefault="00914E7A" w:rsidP="008C29C6">
            <w:pPr>
              <w:pStyle w:val="TableParagraph"/>
              <w:spacing w:before="21" w:line="191" w:lineRule="exact"/>
              <w:ind w:left="25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Longflex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hvit,</w:t>
            </w:r>
            <w:r w:rsidRPr="00914E7A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3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15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1F89682D" w14:textId="77777777" w:rsidR="00914E7A" w:rsidRPr="00914E7A" w:rsidRDefault="00914E7A" w:rsidP="008C29C6">
            <w:pPr>
              <w:pStyle w:val="TableParagraph"/>
              <w:spacing w:before="21" w:line="191" w:lineRule="exact"/>
              <w:ind w:left="68" w:right="52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15</w:t>
            </w:r>
          </w:p>
        </w:tc>
        <w:tc>
          <w:tcPr>
            <w:tcW w:w="1276" w:type="dxa"/>
          </w:tcPr>
          <w:p w14:paraId="756E41B0" w14:textId="77777777" w:rsidR="00914E7A" w:rsidRPr="00914E7A" w:rsidRDefault="00914E7A" w:rsidP="00F84206">
            <w:pPr>
              <w:pStyle w:val="TableParagraph"/>
              <w:spacing w:before="21" w:line="191" w:lineRule="exact"/>
              <w:ind w:left="23"/>
              <w:jc w:val="center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21DAF7BF" w14:textId="77777777" w:rsidR="00914E7A" w:rsidRPr="00914E7A" w:rsidRDefault="00914E7A" w:rsidP="00F84206">
            <w:pPr>
              <w:pStyle w:val="TableParagraph"/>
              <w:spacing w:before="21" w:line="191" w:lineRule="exact"/>
              <w:ind w:left="42" w:right="31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685F2922" w14:textId="77777777" w:rsidR="00914E7A" w:rsidRPr="00914E7A" w:rsidRDefault="00914E7A" w:rsidP="00F84206">
            <w:pPr>
              <w:pStyle w:val="TableParagraph"/>
              <w:spacing w:before="21" w:line="191" w:lineRule="exact"/>
              <w:ind w:left="56" w:right="48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0,45</w:t>
            </w:r>
          </w:p>
        </w:tc>
        <w:tc>
          <w:tcPr>
            <w:tcW w:w="723" w:type="dxa"/>
          </w:tcPr>
          <w:p w14:paraId="25B9F9E2" w14:textId="77777777" w:rsidR="00914E7A" w:rsidRPr="00914E7A" w:rsidRDefault="00914E7A" w:rsidP="00F84206">
            <w:pPr>
              <w:pStyle w:val="TableParagraph"/>
              <w:spacing w:before="21" w:line="191" w:lineRule="exact"/>
              <w:ind w:left="39" w:right="34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6AB42898" w14:textId="77777777" w:rsidR="00914E7A" w:rsidRPr="00914E7A" w:rsidRDefault="00914E7A" w:rsidP="00F84206">
            <w:pPr>
              <w:pStyle w:val="TableParagraph"/>
              <w:spacing w:before="21" w:line="191" w:lineRule="exact"/>
              <w:ind w:left="17"/>
              <w:jc w:val="center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Longflex</w:t>
            </w:r>
          </w:p>
        </w:tc>
      </w:tr>
      <w:tr w:rsidR="00914E7A" w:rsidRPr="00914E7A" w14:paraId="7E10B3A1" w14:textId="77777777" w:rsidTr="00086814">
        <w:trPr>
          <w:trHeight w:val="255"/>
        </w:trPr>
        <w:tc>
          <w:tcPr>
            <w:tcW w:w="1129" w:type="dxa"/>
          </w:tcPr>
          <w:p w14:paraId="6354C570" w14:textId="53E162ED" w:rsidR="00914E7A" w:rsidRPr="00914E7A" w:rsidRDefault="00914E7A" w:rsidP="008C29C6">
            <w:pPr>
              <w:pStyle w:val="TableParagraph"/>
              <w:spacing w:before="21" w:line="191" w:lineRule="exact"/>
              <w:ind w:left="30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77.454</w:t>
            </w:r>
            <w:r w:rsidR="00144E0C">
              <w:rPr>
                <w:spacing w:val="-2"/>
                <w:w w:val="105"/>
                <w:sz w:val="17"/>
                <w:szCs w:val="17"/>
              </w:rPr>
              <w:t>1</w:t>
            </w:r>
            <w:r w:rsidRPr="00914E7A">
              <w:rPr>
                <w:spacing w:val="-2"/>
                <w:w w:val="105"/>
                <w:sz w:val="17"/>
                <w:szCs w:val="17"/>
              </w:rPr>
              <w:t>3</w:t>
            </w:r>
          </w:p>
        </w:tc>
        <w:tc>
          <w:tcPr>
            <w:tcW w:w="969" w:type="dxa"/>
          </w:tcPr>
          <w:p w14:paraId="4627388C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69B12B0C" w14:textId="77777777" w:rsidR="00914E7A" w:rsidRPr="00914E7A" w:rsidRDefault="00914E7A" w:rsidP="008C29C6">
            <w:pPr>
              <w:pStyle w:val="TableParagraph"/>
              <w:spacing w:before="21" w:line="191" w:lineRule="exact"/>
              <w:ind w:left="28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Lf30-</w:t>
            </w:r>
            <w:r w:rsidRPr="00914E7A">
              <w:rPr>
                <w:spacing w:val="-5"/>
                <w:sz w:val="17"/>
                <w:szCs w:val="17"/>
              </w:rPr>
              <w:t>20</w:t>
            </w:r>
          </w:p>
        </w:tc>
        <w:tc>
          <w:tcPr>
            <w:tcW w:w="952" w:type="dxa"/>
          </w:tcPr>
          <w:p w14:paraId="4CCD638B" w14:textId="77777777" w:rsidR="00914E7A" w:rsidRPr="00914E7A" w:rsidRDefault="00914E7A" w:rsidP="00691765">
            <w:pPr>
              <w:pStyle w:val="TableParagraph"/>
              <w:spacing w:before="21" w:line="191" w:lineRule="exact"/>
              <w:ind w:right="19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0,10</w:t>
            </w:r>
          </w:p>
        </w:tc>
        <w:tc>
          <w:tcPr>
            <w:tcW w:w="832" w:type="dxa"/>
          </w:tcPr>
          <w:p w14:paraId="7E70B2D2" w14:textId="77777777" w:rsidR="00914E7A" w:rsidRPr="00914E7A" w:rsidRDefault="00914E7A" w:rsidP="00691765">
            <w:pPr>
              <w:pStyle w:val="TableParagraph"/>
              <w:spacing w:before="21" w:line="191" w:lineRule="exact"/>
              <w:ind w:left="21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44890EA3" w14:textId="77777777" w:rsidR="00914E7A" w:rsidRPr="00914E7A" w:rsidRDefault="00914E7A" w:rsidP="008C29C6">
            <w:pPr>
              <w:pStyle w:val="TableParagraph"/>
              <w:spacing w:before="21" w:line="191" w:lineRule="exact"/>
              <w:ind w:left="24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Longflex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hvit,</w:t>
            </w:r>
            <w:r w:rsidRPr="00914E7A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3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20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59034FDE" w14:textId="77777777" w:rsidR="00914E7A" w:rsidRPr="00914E7A" w:rsidRDefault="00914E7A" w:rsidP="008C29C6">
            <w:pPr>
              <w:pStyle w:val="TableParagraph"/>
              <w:spacing w:before="21" w:line="191" w:lineRule="exact"/>
              <w:ind w:left="68" w:right="53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20</w:t>
            </w:r>
          </w:p>
        </w:tc>
        <w:tc>
          <w:tcPr>
            <w:tcW w:w="1276" w:type="dxa"/>
          </w:tcPr>
          <w:p w14:paraId="6F1BCA84" w14:textId="77777777" w:rsidR="00914E7A" w:rsidRPr="00914E7A" w:rsidRDefault="00914E7A" w:rsidP="00F84206">
            <w:pPr>
              <w:pStyle w:val="TableParagraph"/>
              <w:spacing w:before="21" w:line="191" w:lineRule="exact"/>
              <w:ind w:left="22"/>
              <w:jc w:val="center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1835261D" w14:textId="77777777" w:rsidR="00914E7A" w:rsidRPr="00914E7A" w:rsidRDefault="00914E7A" w:rsidP="00F84206">
            <w:pPr>
              <w:pStyle w:val="TableParagraph"/>
              <w:spacing w:before="21" w:line="191" w:lineRule="exact"/>
              <w:ind w:left="42" w:right="32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4A03D943" w14:textId="77777777" w:rsidR="00914E7A" w:rsidRPr="00914E7A" w:rsidRDefault="00914E7A" w:rsidP="00F84206">
            <w:pPr>
              <w:pStyle w:val="TableParagraph"/>
              <w:spacing w:before="21" w:line="191" w:lineRule="exact"/>
              <w:ind w:left="56" w:right="4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0,60</w:t>
            </w:r>
          </w:p>
        </w:tc>
        <w:tc>
          <w:tcPr>
            <w:tcW w:w="723" w:type="dxa"/>
          </w:tcPr>
          <w:p w14:paraId="10B2B80F" w14:textId="77777777" w:rsidR="00914E7A" w:rsidRPr="00914E7A" w:rsidRDefault="00914E7A" w:rsidP="00F84206">
            <w:pPr>
              <w:pStyle w:val="TableParagraph"/>
              <w:spacing w:before="21" w:line="191" w:lineRule="exact"/>
              <w:ind w:left="39" w:right="34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334BCD53" w14:textId="77777777" w:rsidR="00914E7A" w:rsidRPr="00914E7A" w:rsidRDefault="00914E7A" w:rsidP="00F84206">
            <w:pPr>
              <w:pStyle w:val="TableParagraph"/>
              <w:spacing w:before="21" w:line="191" w:lineRule="exact"/>
              <w:ind w:left="17"/>
              <w:jc w:val="center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Longflex</w:t>
            </w:r>
          </w:p>
        </w:tc>
      </w:tr>
      <w:tr w:rsidR="00914E7A" w:rsidRPr="00914E7A" w14:paraId="12B9F021" w14:textId="77777777" w:rsidTr="00086814">
        <w:trPr>
          <w:trHeight w:val="255"/>
        </w:trPr>
        <w:tc>
          <w:tcPr>
            <w:tcW w:w="1129" w:type="dxa"/>
          </w:tcPr>
          <w:p w14:paraId="61C81675" w14:textId="089D0FD8" w:rsidR="00914E7A" w:rsidRPr="00914E7A" w:rsidRDefault="00914E7A" w:rsidP="008C29C6">
            <w:pPr>
              <w:pStyle w:val="TableParagraph"/>
              <w:spacing w:before="21" w:line="191" w:lineRule="exact"/>
              <w:ind w:left="29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77.454</w:t>
            </w:r>
            <w:r w:rsidR="00144E0C">
              <w:rPr>
                <w:spacing w:val="-2"/>
                <w:w w:val="105"/>
                <w:sz w:val="17"/>
                <w:szCs w:val="17"/>
              </w:rPr>
              <w:t>1</w:t>
            </w:r>
            <w:r w:rsidRPr="00914E7A">
              <w:rPr>
                <w:spacing w:val="-2"/>
                <w:w w:val="105"/>
                <w:sz w:val="17"/>
                <w:szCs w:val="17"/>
              </w:rPr>
              <w:t>4</w:t>
            </w:r>
          </w:p>
        </w:tc>
        <w:tc>
          <w:tcPr>
            <w:tcW w:w="969" w:type="dxa"/>
          </w:tcPr>
          <w:p w14:paraId="541260CB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601820DD" w14:textId="77777777" w:rsidR="00914E7A" w:rsidRPr="00914E7A" w:rsidRDefault="00914E7A" w:rsidP="008C29C6">
            <w:pPr>
              <w:pStyle w:val="TableParagraph"/>
              <w:spacing w:before="21" w:line="191" w:lineRule="exact"/>
              <w:ind w:left="28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Lf30-</w:t>
            </w:r>
            <w:r w:rsidRPr="00914E7A">
              <w:rPr>
                <w:spacing w:val="-5"/>
                <w:sz w:val="17"/>
                <w:szCs w:val="17"/>
              </w:rPr>
              <w:t>30</w:t>
            </w:r>
          </w:p>
        </w:tc>
        <w:tc>
          <w:tcPr>
            <w:tcW w:w="952" w:type="dxa"/>
          </w:tcPr>
          <w:p w14:paraId="18B1A550" w14:textId="77777777" w:rsidR="00914E7A" w:rsidRPr="00914E7A" w:rsidRDefault="00914E7A" w:rsidP="00691765">
            <w:pPr>
              <w:pStyle w:val="TableParagraph"/>
              <w:spacing w:before="21" w:line="191" w:lineRule="exact"/>
              <w:ind w:right="19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0,15</w:t>
            </w:r>
          </w:p>
        </w:tc>
        <w:tc>
          <w:tcPr>
            <w:tcW w:w="832" w:type="dxa"/>
          </w:tcPr>
          <w:p w14:paraId="721FBE88" w14:textId="77777777" w:rsidR="00914E7A" w:rsidRPr="00914E7A" w:rsidRDefault="00914E7A" w:rsidP="00691765">
            <w:pPr>
              <w:pStyle w:val="TableParagraph"/>
              <w:spacing w:before="21" w:line="191" w:lineRule="exact"/>
              <w:ind w:left="20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46DD6AC1" w14:textId="77777777" w:rsidR="00914E7A" w:rsidRPr="00914E7A" w:rsidRDefault="00914E7A" w:rsidP="008C29C6">
            <w:pPr>
              <w:pStyle w:val="TableParagraph"/>
              <w:spacing w:before="21" w:line="191" w:lineRule="exact"/>
              <w:ind w:left="24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Longflex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hvit,</w:t>
            </w:r>
            <w:r w:rsidRPr="00914E7A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3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30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375557FD" w14:textId="77777777" w:rsidR="00914E7A" w:rsidRPr="00914E7A" w:rsidRDefault="00914E7A" w:rsidP="008C29C6">
            <w:pPr>
              <w:pStyle w:val="TableParagraph"/>
              <w:spacing w:before="21" w:line="191" w:lineRule="exact"/>
              <w:ind w:left="68" w:right="53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30</w:t>
            </w:r>
          </w:p>
        </w:tc>
        <w:tc>
          <w:tcPr>
            <w:tcW w:w="1276" w:type="dxa"/>
          </w:tcPr>
          <w:p w14:paraId="601D51A3" w14:textId="77777777" w:rsidR="00914E7A" w:rsidRPr="00914E7A" w:rsidRDefault="00914E7A" w:rsidP="00F84206">
            <w:pPr>
              <w:pStyle w:val="TableParagraph"/>
              <w:spacing w:before="21" w:line="191" w:lineRule="exact"/>
              <w:ind w:left="22"/>
              <w:jc w:val="center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5FD1B40D" w14:textId="77777777" w:rsidR="00914E7A" w:rsidRPr="00914E7A" w:rsidRDefault="00914E7A" w:rsidP="00F84206">
            <w:pPr>
              <w:pStyle w:val="TableParagraph"/>
              <w:spacing w:before="21" w:line="191" w:lineRule="exact"/>
              <w:ind w:left="42" w:right="32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0AF54EC3" w14:textId="77777777" w:rsidR="00914E7A" w:rsidRPr="00914E7A" w:rsidRDefault="00914E7A" w:rsidP="00F84206">
            <w:pPr>
              <w:pStyle w:val="TableParagraph"/>
              <w:spacing w:before="21" w:line="191" w:lineRule="exact"/>
              <w:ind w:left="56" w:right="4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0,90</w:t>
            </w:r>
          </w:p>
        </w:tc>
        <w:tc>
          <w:tcPr>
            <w:tcW w:w="723" w:type="dxa"/>
          </w:tcPr>
          <w:p w14:paraId="7FDB41DD" w14:textId="77777777" w:rsidR="00914E7A" w:rsidRPr="00914E7A" w:rsidRDefault="00914E7A" w:rsidP="00F84206">
            <w:pPr>
              <w:pStyle w:val="TableParagraph"/>
              <w:spacing w:before="21" w:line="191" w:lineRule="exact"/>
              <w:ind w:left="39" w:right="34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197AAFE0" w14:textId="77777777" w:rsidR="00914E7A" w:rsidRPr="00914E7A" w:rsidRDefault="00914E7A" w:rsidP="00F84206">
            <w:pPr>
              <w:pStyle w:val="TableParagraph"/>
              <w:spacing w:before="21" w:line="191" w:lineRule="exact"/>
              <w:ind w:left="17"/>
              <w:jc w:val="center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Longflex</w:t>
            </w:r>
          </w:p>
        </w:tc>
      </w:tr>
      <w:tr w:rsidR="00144E0C" w:rsidRPr="00F11259" w14:paraId="1C11E87C" w14:textId="77777777" w:rsidTr="00086814">
        <w:trPr>
          <w:trHeight w:val="255"/>
        </w:trPr>
        <w:tc>
          <w:tcPr>
            <w:tcW w:w="1129" w:type="dxa"/>
          </w:tcPr>
          <w:p w14:paraId="78AED69E" w14:textId="26F2B5F3" w:rsidR="00144E0C" w:rsidRPr="00F11259" w:rsidRDefault="00144E0C" w:rsidP="008C29C6">
            <w:pPr>
              <w:pStyle w:val="TableParagraph"/>
              <w:spacing w:before="21" w:line="191" w:lineRule="exact"/>
              <w:ind w:left="29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lastRenderedPageBreak/>
              <w:t>77.45415</w:t>
            </w:r>
          </w:p>
        </w:tc>
        <w:tc>
          <w:tcPr>
            <w:tcW w:w="969" w:type="dxa"/>
          </w:tcPr>
          <w:p w14:paraId="666C5CEA" w14:textId="77777777" w:rsidR="00144E0C" w:rsidRPr="00F11259" w:rsidRDefault="00144E0C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66355E0A" w14:textId="49DFE3D9" w:rsidR="00144E0C" w:rsidRPr="00F11259" w:rsidRDefault="00383A97" w:rsidP="008C29C6">
            <w:pPr>
              <w:pStyle w:val="TableParagraph"/>
              <w:spacing w:before="21" w:line="191" w:lineRule="exact"/>
              <w:ind w:left="28"/>
              <w:rPr>
                <w:sz w:val="17"/>
                <w:szCs w:val="17"/>
              </w:rPr>
            </w:pPr>
            <w:r w:rsidRPr="00F11259">
              <w:rPr>
                <w:sz w:val="17"/>
                <w:szCs w:val="17"/>
              </w:rPr>
              <w:t>Lf40-10</w:t>
            </w:r>
          </w:p>
        </w:tc>
        <w:tc>
          <w:tcPr>
            <w:tcW w:w="952" w:type="dxa"/>
          </w:tcPr>
          <w:p w14:paraId="28658817" w14:textId="6437928B" w:rsidR="00144E0C" w:rsidRPr="00F11259" w:rsidRDefault="005D42D1" w:rsidP="00691765">
            <w:pPr>
              <w:pStyle w:val="TableParagraph"/>
              <w:spacing w:before="21" w:line="191" w:lineRule="exact"/>
              <w:ind w:right="18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0,05</w:t>
            </w:r>
          </w:p>
        </w:tc>
        <w:tc>
          <w:tcPr>
            <w:tcW w:w="832" w:type="dxa"/>
          </w:tcPr>
          <w:p w14:paraId="5A22A7C1" w14:textId="54CABF59" w:rsidR="00144E0C" w:rsidRPr="00F11259" w:rsidRDefault="00383A97" w:rsidP="00691765">
            <w:pPr>
              <w:pStyle w:val="TableParagraph"/>
              <w:spacing w:before="21" w:line="191" w:lineRule="exact"/>
              <w:ind w:left="22"/>
              <w:jc w:val="center"/>
              <w:rPr>
                <w:w w:val="103"/>
                <w:sz w:val="17"/>
                <w:szCs w:val="17"/>
              </w:rPr>
            </w:pPr>
            <w:r w:rsidRPr="00F11259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7E8A894D" w14:textId="5B3E91FD" w:rsidR="00144E0C" w:rsidRPr="00F11259" w:rsidRDefault="0078092E" w:rsidP="008C29C6">
            <w:pPr>
              <w:pStyle w:val="TableParagraph"/>
              <w:spacing w:before="21" w:line="191" w:lineRule="exact"/>
              <w:ind w:left="25"/>
              <w:rPr>
                <w:w w:val="105"/>
                <w:sz w:val="17"/>
                <w:szCs w:val="17"/>
              </w:rPr>
            </w:pPr>
            <w:r w:rsidRPr="00F11259">
              <w:rPr>
                <w:w w:val="105"/>
                <w:sz w:val="17"/>
                <w:szCs w:val="17"/>
              </w:rPr>
              <w:t>Longflex</w:t>
            </w:r>
            <w:r w:rsidRPr="00F11259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hvit,</w:t>
            </w:r>
            <w:r w:rsidRPr="00F11259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4</w:t>
            </w:r>
            <w:r w:rsidRPr="00F11259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mm,</w:t>
            </w:r>
            <w:r w:rsidRPr="00F11259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="0011527C" w:rsidRPr="00F11259">
              <w:rPr>
                <w:w w:val="105"/>
                <w:sz w:val="17"/>
                <w:szCs w:val="17"/>
              </w:rPr>
              <w:t>1</w:t>
            </w:r>
            <w:r w:rsidRPr="00F11259">
              <w:rPr>
                <w:w w:val="105"/>
                <w:sz w:val="17"/>
                <w:szCs w:val="17"/>
              </w:rPr>
              <w:t>0</w:t>
            </w:r>
            <w:r w:rsidRPr="00F11259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23C24849" w14:textId="7C7D18E5" w:rsidR="00144E0C" w:rsidRPr="00F11259" w:rsidRDefault="00982147" w:rsidP="008C29C6">
            <w:pPr>
              <w:pStyle w:val="TableParagraph"/>
              <w:spacing w:before="21" w:line="191" w:lineRule="exact"/>
              <w:ind w:left="68" w:right="51"/>
              <w:jc w:val="center"/>
              <w:rPr>
                <w:spacing w:val="-5"/>
                <w:w w:val="105"/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10</w:t>
            </w:r>
          </w:p>
        </w:tc>
        <w:tc>
          <w:tcPr>
            <w:tcW w:w="1276" w:type="dxa"/>
          </w:tcPr>
          <w:p w14:paraId="6F5BCEFD" w14:textId="1F07812E" w:rsidR="00144E0C" w:rsidRPr="00F11259" w:rsidRDefault="00EF4716" w:rsidP="00F84206">
            <w:pPr>
              <w:pStyle w:val="TableParagraph"/>
              <w:spacing w:before="21" w:line="191" w:lineRule="exact"/>
              <w:ind w:left="23"/>
              <w:jc w:val="center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3020C223" w14:textId="6F0354C3" w:rsidR="00144E0C" w:rsidRPr="00F11259" w:rsidRDefault="00704652" w:rsidP="00F84206">
            <w:pPr>
              <w:pStyle w:val="TableParagraph"/>
              <w:spacing w:before="21" w:line="191" w:lineRule="exact"/>
              <w:ind w:left="42" w:right="30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4,00</w:t>
            </w:r>
          </w:p>
        </w:tc>
        <w:tc>
          <w:tcPr>
            <w:tcW w:w="709" w:type="dxa"/>
          </w:tcPr>
          <w:p w14:paraId="73C486DD" w14:textId="192AD3E0" w:rsidR="00144E0C" w:rsidRPr="00F11259" w:rsidRDefault="0064016D" w:rsidP="00F84206">
            <w:pPr>
              <w:pStyle w:val="TableParagraph"/>
              <w:spacing w:before="21" w:line="191" w:lineRule="exact"/>
              <w:ind w:left="56" w:right="47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0,40</w:t>
            </w:r>
          </w:p>
        </w:tc>
        <w:tc>
          <w:tcPr>
            <w:tcW w:w="723" w:type="dxa"/>
          </w:tcPr>
          <w:p w14:paraId="5576B76F" w14:textId="26348553" w:rsidR="00144E0C" w:rsidRPr="00F11259" w:rsidRDefault="007F33F6" w:rsidP="00F84206">
            <w:pPr>
              <w:pStyle w:val="TableParagraph"/>
              <w:spacing w:before="21" w:line="191" w:lineRule="exact"/>
              <w:ind w:left="39" w:right="33"/>
              <w:jc w:val="center"/>
              <w:rPr>
                <w:spacing w:val="-5"/>
                <w:w w:val="105"/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4667ED93" w14:textId="4E6807A5" w:rsidR="00144E0C" w:rsidRPr="00F11259" w:rsidRDefault="007F33F6" w:rsidP="00F84206">
            <w:pPr>
              <w:pStyle w:val="TableParagraph"/>
              <w:spacing w:before="21" w:line="191" w:lineRule="exact"/>
              <w:ind w:left="18"/>
              <w:jc w:val="center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Longflex</w:t>
            </w:r>
          </w:p>
        </w:tc>
      </w:tr>
      <w:tr w:rsidR="00144E0C" w:rsidRPr="00F11259" w14:paraId="4DDD99E6" w14:textId="77777777" w:rsidTr="00086814">
        <w:trPr>
          <w:trHeight w:val="255"/>
        </w:trPr>
        <w:tc>
          <w:tcPr>
            <w:tcW w:w="1129" w:type="dxa"/>
          </w:tcPr>
          <w:p w14:paraId="7610ACD8" w14:textId="7BACAD25" w:rsidR="00144E0C" w:rsidRPr="00F11259" w:rsidRDefault="0078092E" w:rsidP="008C29C6">
            <w:pPr>
              <w:pStyle w:val="TableParagraph"/>
              <w:spacing w:before="21" w:line="191" w:lineRule="exact"/>
              <w:ind w:left="29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77.45416</w:t>
            </w:r>
          </w:p>
        </w:tc>
        <w:tc>
          <w:tcPr>
            <w:tcW w:w="969" w:type="dxa"/>
          </w:tcPr>
          <w:p w14:paraId="78C3C577" w14:textId="77777777" w:rsidR="00144E0C" w:rsidRPr="00F11259" w:rsidRDefault="00144E0C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097B4EC2" w14:textId="2C57DBB1" w:rsidR="00144E0C" w:rsidRPr="00F11259" w:rsidRDefault="00383A97" w:rsidP="008C29C6">
            <w:pPr>
              <w:pStyle w:val="TableParagraph"/>
              <w:spacing w:before="21" w:line="191" w:lineRule="exact"/>
              <w:ind w:left="28"/>
              <w:rPr>
                <w:sz w:val="17"/>
                <w:szCs w:val="17"/>
              </w:rPr>
            </w:pPr>
            <w:r w:rsidRPr="00F11259">
              <w:rPr>
                <w:sz w:val="17"/>
                <w:szCs w:val="17"/>
              </w:rPr>
              <w:t>Lf40-15</w:t>
            </w:r>
          </w:p>
        </w:tc>
        <w:tc>
          <w:tcPr>
            <w:tcW w:w="952" w:type="dxa"/>
          </w:tcPr>
          <w:p w14:paraId="5A892AF0" w14:textId="1CDFB053" w:rsidR="00144E0C" w:rsidRPr="00F11259" w:rsidRDefault="005D42D1" w:rsidP="00691765">
            <w:pPr>
              <w:pStyle w:val="TableParagraph"/>
              <w:spacing w:before="21" w:line="191" w:lineRule="exact"/>
              <w:ind w:right="18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0,08</w:t>
            </w:r>
          </w:p>
        </w:tc>
        <w:tc>
          <w:tcPr>
            <w:tcW w:w="832" w:type="dxa"/>
          </w:tcPr>
          <w:p w14:paraId="5B411772" w14:textId="3012D131" w:rsidR="00144E0C" w:rsidRPr="00F11259" w:rsidRDefault="00F52B69" w:rsidP="00691765">
            <w:pPr>
              <w:pStyle w:val="TableParagraph"/>
              <w:spacing w:before="21" w:line="191" w:lineRule="exact"/>
              <w:ind w:left="22"/>
              <w:jc w:val="center"/>
              <w:rPr>
                <w:w w:val="103"/>
                <w:sz w:val="17"/>
                <w:szCs w:val="17"/>
              </w:rPr>
            </w:pPr>
            <w:r w:rsidRPr="00F11259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6B2D5D95" w14:textId="2440CAD8" w:rsidR="00144E0C" w:rsidRPr="00F11259" w:rsidRDefault="0011527C" w:rsidP="008C29C6">
            <w:pPr>
              <w:pStyle w:val="TableParagraph"/>
              <w:spacing w:before="21" w:line="191" w:lineRule="exact"/>
              <w:ind w:left="25"/>
              <w:rPr>
                <w:w w:val="105"/>
                <w:sz w:val="17"/>
                <w:szCs w:val="17"/>
              </w:rPr>
            </w:pPr>
            <w:r w:rsidRPr="00F11259">
              <w:rPr>
                <w:w w:val="105"/>
                <w:sz w:val="17"/>
                <w:szCs w:val="17"/>
              </w:rPr>
              <w:t>Longflex</w:t>
            </w:r>
            <w:r w:rsidRPr="00F11259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hvit,</w:t>
            </w:r>
            <w:r w:rsidRPr="00F11259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4</w:t>
            </w:r>
            <w:r w:rsidRPr="00F11259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mm,</w:t>
            </w:r>
            <w:r w:rsidRPr="00F11259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15</w:t>
            </w:r>
            <w:r w:rsidRPr="00F11259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466C0FEB" w14:textId="0319CFD1" w:rsidR="00144E0C" w:rsidRPr="00F11259" w:rsidRDefault="00982147" w:rsidP="008C29C6">
            <w:pPr>
              <w:pStyle w:val="TableParagraph"/>
              <w:spacing w:before="21" w:line="191" w:lineRule="exact"/>
              <w:ind w:left="68" w:right="51"/>
              <w:jc w:val="center"/>
              <w:rPr>
                <w:spacing w:val="-5"/>
                <w:w w:val="105"/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15</w:t>
            </w:r>
          </w:p>
        </w:tc>
        <w:tc>
          <w:tcPr>
            <w:tcW w:w="1276" w:type="dxa"/>
          </w:tcPr>
          <w:p w14:paraId="3AAB8EB3" w14:textId="4E1014E8" w:rsidR="00144E0C" w:rsidRPr="00F11259" w:rsidRDefault="00EF4716" w:rsidP="00F84206">
            <w:pPr>
              <w:pStyle w:val="TableParagraph"/>
              <w:spacing w:before="21" w:line="191" w:lineRule="exact"/>
              <w:ind w:left="23"/>
              <w:jc w:val="center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628E4B2E" w14:textId="13E7DF60" w:rsidR="00144E0C" w:rsidRPr="00F11259" w:rsidRDefault="00982147" w:rsidP="00F84206">
            <w:pPr>
              <w:pStyle w:val="TableParagraph"/>
              <w:spacing w:before="21" w:line="191" w:lineRule="exact"/>
              <w:ind w:left="42" w:right="30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4,00</w:t>
            </w:r>
          </w:p>
        </w:tc>
        <w:tc>
          <w:tcPr>
            <w:tcW w:w="709" w:type="dxa"/>
          </w:tcPr>
          <w:p w14:paraId="07E721F8" w14:textId="757C33D5" w:rsidR="00144E0C" w:rsidRPr="00F11259" w:rsidRDefault="0064016D" w:rsidP="00F84206">
            <w:pPr>
              <w:pStyle w:val="TableParagraph"/>
              <w:spacing w:before="21" w:line="191" w:lineRule="exact"/>
              <w:ind w:left="56" w:right="47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0,60</w:t>
            </w:r>
          </w:p>
        </w:tc>
        <w:tc>
          <w:tcPr>
            <w:tcW w:w="723" w:type="dxa"/>
          </w:tcPr>
          <w:p w14:paraId="490EDD0B" w14:textId="7316697C" w:rsidR="00144E0C" w:rsidRPr="00F11259" w:rsidRDefault="007F33F6" w:rsidP="00F84206">
            <w:pPr>
              <w:pStyle w:val="TableParagraph"/>
              <w:spacing w:before="21" w:line="191" w:lineRule="exact"/>
              <w:ind w:left="39" w:right="33"/>
              <w:jc w:val="center"/>
              <w:rPr>
                <w:spacing w:val="-5"/>
                <w:w w:val="105"/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5A42C071" w14:textId="468F4011" w:rsidR="00144E0C" w:rsidRPr="00F11259" w:rsidRDefault="007F33F6" w:rsidP="00F84206">
            <w:pPr>
              <w:pStyle w:val="TableParagraph"/>
              <w:spacing w:before="21" w:line="191" w:lineRule="exact"/>
              <w:ind w:left="18"/>
              <w:jc w:val="center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Longflex</w:t>
            </w:r>
          </w:p>
        </w:tc>
      </w:tr>
      <w:tr w:rsidR="00144E0C" w:rsidRPr="00F11259" w14:paraId="28DA0A5A" w14:textId="77777777" w:rsidTr="00086814">
        <w:trPr>
          <w:trHeight w:val="255"/>
        </w:trPr>
        <w:tc>
          <w:tcPr>
            <w:tcW w:w="1129" w:type="dxa"/>
          </w:tcPr>
          <w:p w14:paraId="4965E725" w14:textId="453FBB90" w:rsidR="00144E0C" w:rsidRPr="00F11259" w:rsidRDefault="0078092E" w:rsidP="008C29C6">
            <w:pPr>
              <w:pStyle w:val="TableParagraph"/>
              <w:spacing w:before="21" w:line="191" w:lineRule="exact"/>
              <w:ind w:left="29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77.45417</w:t>
            </w:r>
          </w:p>
        </w:tc>
        <w:tc>
          <w:tcPr>
            <w:tcW w:w="969" w:type="dxa"/>
          </w:tcPr>
          <w:p w14:paraId="65614111" w14:textId="77777777" w:rsidR="00144E0C" w:rsidRPr="00F11259" w:rsidRDefault="00144E0C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5F0A2614" w14:textId="06C77360" w:rsidR="00144E0C" w:rsidRPr="00F11259" w:rsidRDefault="00383A97" w:rsidP="008C29C6">
            <w:pPr>
              <w:pStyle w:val="TableParagraph"/>
              <w:spacing w:before="21" w:line="191" w:lineRule="exact"/>
              <w:ind w:left="28"/>
              <w:rPr>
                <w:sz w:val="17"/>
                <w:szCs w:val="17"/>
              </w:rPr>
            </w:pPr>
            <w:r w:rsidRPr="00F11259">
              <w:rPr>
                <w:sz w:val="17"/>
                <w:szCs w:val="17"/>
              </w:rPr>
              <w:t>Lf40</w:t>
            </w:r>
            <w:r w:rsidR="00EF4716" w:rsidRPr="00F11259">
              <w:rPr>
                <w:sz w:val="17"/>
                <w:szCs w:val="17"/>
              </w:rPr>
              <w:t>-20</w:t>
            </w:r>
          </w:p>
        </w:tc>
        <w:tc>
          <w:tcPr>
            <w:tcW w:w="952" w:type="dxa"/>
          </w:tcPr>
          <w:p w14:paraId="2363C59A" w14:textId="72CCCF0F" w:rsidR="00144E0C" w:rsidRPr="00F11259" w:rsidRDefault="00982147" w:rsidP="00691765">
            <w:pPr>
              <w:pStyle w:val="TableParagraph"/>
              <w:spacing w:before="21" w:line="191" w:lineRule="exact"/>
              <w:ind w:right="18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0,10</w:t>
            </w:r>
          </w:p>
        </w:tc>
        <w:tc>
          <w:tcPr>
            <w:tcW w:w="832" w:type="dxa"/>
          </w:tcPr>
          <w:p w14:paraId="45A073D8" w14:textId="01B7B80F" w:rsidR="00144E0C" w:rsidRPr="00F11259" w:rsidRDefault="00F52B69" w:rsidP="00691765">
            <w:pPr>
              <w:pStyle w:val="TableParagraph"/>
              <w:spacing w:before="21" w:line="191" w:lineRule="exact"/>
              <w:ind w:left="22"/>
              <w:jc w:val="center"/>
              <w:rPr>
                <w:w w:val="103"/>
                <w:sz w:val="17"/>
                <w:szCs w:val="17"/>
              </w:rPr>
            </w:pPr>
            <w:r w:rsidRPr="00F11259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37890993" w14:textId="19000B8C" w:rsidR="00144E0C" w:rsidRPr="00F11259" w:rsidRDefault="0011527C" w:rsidP="008C29C6">
            <w:pPr>
              <w:pStyle w:val="TableParagraph"/>
              <w:spacing w:before="21" w:line="191" w:lineRule="exact"/>
              <w:ind w:left="25"/>
              <w:rPr>
                <w:w w:val="105"/>
                <w:sz w:val="17"/>
                <w:szCs w:val="17"/>
              </w:rPr>
            </w:pPr>
            <w:r w:rsidRPr="00F11259">
              <w:rPr>
                <w:w w:val="105"/>
                <w:sz w:val="17"/>
                <w:szCs w:val="17"/>
              </w:rPr>
              <w:t>Longflex</w:t>
            </w:r>
            <w:r w:rsidRPr="00F11259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hvit,</w:t>
            </w:r>
            <w:r w:rsidRPr="00F11259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4</w:t>
            </w:r>
            <w:r w:rsidRPr="00F11259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mm,</w:t>
            </w:r>
            <w:r w:rsidRPr="00F11259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="00C1091C" w:rsidRPr="00F11259">
              <w:rPr>
                <w:w w:val="105"/>
                <w:sz w:val="17"/>
                <w:szCs w:val="17"/>
              </w:rPr>
              <w:t>3</w:t>
            </w:r>
            <w:r w:rsidRPr="00F11259">
              <w:rPr>
                <w:w w:val="105"/>
                <w:sz w:val="17"/>
                <w:szCs w:val="17"/>
              </w:rPr>
              <w:t>0</w:t>
            </w:r>
            <w:r w:rsidRPr="00F11259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1F4119A8" w14:textId="72A0A590" w:rsidR="00144E0C" w:rsidRPr="00F11259" w:rsidRDefault="00982147" w:rsidP="008C29C6">
            <w:pPr>
              <w:pStyle w:val="TableParagraph"/>
              <w:spacing w:before="21" w:line="191" w:lineRule="exact"/>
              <w:ind w:left="68" w:right="51"/>
              <w:jc w:val="center"/>
              <w:rPr>
                <w:spacing w:val="-5"/>
                <w:w w:val="105"/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20</w:t>
            </w:r>
          </w:p>
        </w:tc>
        <w:tc>
          <w:tcPr>
            <w:tcW w:w="1276" w:type="dxa"/>
          </w:tcPr>
          <w:p w14:paraId="1F81FFED" w14:textId="298E4646" w:rsidR="00144E0C" w:rsidRPr="00F11259" w:rsidRDefault="00EF4716" w:rsidP="00F84206">
            <w:pPr>
              <w:pStyle w:val="TableParagraph"/>
              <w:spacing w:before="21" w:line="191" w:lineRule="exact"/>
              <w:ind w:left="23"/>
              <w:jc w:val="center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5943DBEC" w14:textId="2018C24E" w:rsidR="00144E0C" w:rsidRPr="00F11259" w:rsidRDefault="00982147" w:rsidP="00F84206">
            <w:pPr>
              <w:pStyle w:val="TableParagraph"/>
              <w:spacing w:before="21" w:line="191" w:lineRule="exact"/>
              <w:ind w:left="42" w:right="30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4,00</w:t>
            </w:r>
          </w:p>
        </w:tc>
        <w:tc>
          <w:tcPr>
            <w:tcW w:w="709" w:type="dxa"/>
          </w:tcPr>
          <w:p w14:paraId="1B58C8C0" w14:textId="36237142" w:rsidR="00144E0C" w:rsidRPr="00F11259" w:rsidRDefault="0064016D" w:rsidP="00F84206">
            <w:pPr>
              <w:pStyle w:val="TableParagraph"/>
              <w:spacing w:before="21" w:line="191" w:lineRule="exact"/>
              <w:ind w:left="56" w:right="47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1,20</w:t>
            </w:r>
          </w:p>
        </w:tc>
        <w:tc>
          <w:tcPr>
            <w:tcW w:w="723" w:type="dxa"/>
          </w:tcPr>
          <w:p w14:paraId="381A2353" w14:textId="295AB08E" w:rsidR="00144E0C" w:rsidRPr="00F11259" w:rsidRDefault="007F33F6" w:rsidP="00F84206">
            <w:pPr>
              <w:pStyle w:val="TableParagraph"/>
              <w:spacing w:before="21" w:line="191" w:lineRule="exact"/>
              <w:ind w:left="39" w:right="33"/>
              <w:jc w:val="center"/>
              <w:rPr>
                <w:spacing w:val="-5"/>
                <w:w w:val="105"/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5DC9FC1F" w14:textId="674DAE61" w:rsidR="00144E0C" w:rsidRPr="00F11259" w:rsidRDefault="007F33F6" w:rsidP="00F84206">
            <w:pPr>
              <w:pStyle w:val="TableParagraph"/>
              <w:spacing w:before="21" w:line="191" w:lineRule="exact"/>
              <w:ind w:left="18"/>
              <w:jc w:val="center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Longflex</w:t>
            </w:r>
          </w:p>
        </w:tc>
      </w:tr>
      <w:tr w:rsidR="00914E7A" w:rsidRPr="00F11259" w14:paraId="4B1D6B26" w14:textId="77777777" w:rsidTr="00086814">
        <w:trPr>
          <w:trHeight w:val="255"/>
        </w:trPr>
        <w:tc>
          <w:tcPr>
            <w:tcW w:w="1129" w:type="dxa"/>
          </w:tcPr>
          <w:p w14:paraId="023DEDF8" w14:textId="3BA1E9D8" w:rsidR="00914E7A" w:rsidRPr="00F11259" w:rsidRDefault="00914E7A" w:rsidP="008C29C6">
            <w:pPr>
              <w:pStyle w:val="TableParagraph"/>
              <w:spacing w:before="21" w:line="191" w:lineRule="exact"/>
              <w:ind w:left="29"/>
              <w:rPr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77.454</w:t>
            </w:r>
            <w:r w:rsidR="0084756E" w:rsidRPr="00F11259">
              <w:rPr>
                <w:spacing w:val="-2"/>
                <w:w w:val="105"/>
                <w:sz w:val="17"/>
                <w:szCs w:val="17"/>
              </w:rPr>
              <w:t>21</w:t>
            </w:r>
          </w:p>
        </w:tc>
        <w:tc>
          <w:tcPr>
            <w:tcW w:w="969" w:type="dxa"/>
          </w:tcPr>
          <w:p w14:paraId="1CDEFD9D" w14:textId="77777777" w:rsidR="00914E7A" w:rsidRPr="00F11259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31B4448F" w14:textId="77777777" w:rsidR="00914E7A" w:rsidRPr="00F11259" w:rsidRDefault="00914E7A" w:rsidP="008C29C6">
            <w:pPr>
              <w:pStyle w:val="TableParagraph"/>
              <w:spacing w:before="21" w:line="191" w:lineRule="exact"/>
              <w:ind w:left="28"/>
              <w:rPr>
                <w:sz w:val="17"/>
                <w:szCs w:val="17"/>
              </w:rPr>
            </w:pPr>
            <w:r w:rsidRPr="00F11259">
              <w:rPr>
                <w:sz w:val="17"/>
                <w:szCs w:val="17"/>
              </w:rPr>
              <w:t>LfG-30-</w:t>
            </w:r>
            <w:r w:rsidRPr="00F11259">
              <w:rPr>
                <w:spacing w:val="-5"/>
                <w:sz w:val="17"/>
                <w:szCs w:val="17"/>
              </w:rPr>
              <w:t>10</w:t>
            </w:r>
          </w:p>
        </w:tc>
        <w:tc>
          <w:tcPr>
            <w:tcW w:w="952" w:type="dxa"/>
          </w:tcPr>
          <w:p w14:paraId="6BB6E83B" w14:textId="77777777" w:rsidR="00914E7A" w:rsidRPr="00F11259" w:rsidRDefault="00914E7A" w:rsidP="00691765">
            <w:pPr>
              <w:pStyle w:val="TableParagraph"/>
              <w:spacing w:before="21" w:line="191" w:lineRule="exact"/>
              <w:ind w:right="18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0,05</w:t>
            </w:r>
          </w:p>
        </w:tc>
        <w:tc>
          <w:tcPr>
            <w:tcW w:w="832" w:type="dxa"/>
          </w:tcPr>
          <w:p w14:paraId="62F807CF" w14:textId="398724C5" w:rsidR="00914E7A" w:rsidRPr="00F11259" w:rsidRDefault="00F52B69" w:rsidP="00691765">
            <w:pPr>
              <w:pStyle w:val="TableParagraph"/>
              <w:spacing w:before="21" w:line="191" w:lineRule="exact"/>
              <w:ind w:left="22"/>
              <w:jc w:val="center"/>
              <w:rPr>
                <w:sz w:val="17"/>
                <w:szCs w:val="17"/>
              </w:rPr>
            </w:pPr>
            <w:r w:rsidRPr="00F11259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60506B16" w14:textId="77777777" w:rsidR="00914E7A" w:rsidRPr="00F11259" w:rsidRDefault="00914E7A" w:rsidP="008C29C6">
            <w:pPr>
              <w:pStyle w:val="TableParagraph"/>
              <w:spacing w:before="21" w:line="191" w:lineRule="exact"/>
              <w:ind w:left="25"/>
              <w:rPr>
                <w:sz w:val="17"/>
                <w:szCs w:val="17"/>
              </w:rPr>
            </w:pPr>
            <w:r w:rsidRPr="00F11259">
              <w:rPr>
                <w:w w:val="105"/>
                <w:sz w:val="17"/>
                <w:szCs w:val="17"/>
              </w:rPr>
              <w:t>Longflex</w:t>
            </w:r>
            <w:r w:rsidRPr="00F11259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gul,</w:t>
            </w:r>
            <w:r w:rsidRPr="00F11259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3</w:t>
            </w:r>
            <w:r w:rsidRPr="00F11259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mm,</w:t>
            </w:r>
            <w:r w:rsidRPr="00F11259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10</w:t>
            </w:r>
            <w:r w:rsidRPr="00F11259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0829117F" w14:textId="77777777" w:rsidR="00914E7A" w:rsidRPr="00F11259" w:rsidRDefault="00914E7A" w:rsidP="008C29C6">
            <w:pPr>
              <w:pStyle w:val="TableParagraph"/>
              <w:spacing w:before="21" w:line="191" w:lineRule="exact"/>
              <w:ind w:left="68" w:right="51"/>
              <w:jc w:val="center"/>
              <w:rPr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10</w:t>
            </w:r>
          </w:p>
        </w:tc>
        <w:tc>
          <w:tcPr>
            <w:tcW w:w="1276" w:type="dxa"/>
          </w:tcPr>
          <w:p w14:paraId="2A90FB32" w14:textId="77777777" w:rsidR="00914E7A" w:rsidRPr="00F11259" w:rsidRDefault="00914E7A" w:rsidP="00F84206">
            <w:pPr>
              <w:pStyle w:val="TableParagraph"/>
              <w:spacing w:before="21" w:line="191" w:lineRule="exact"/>
              <w:ind w:left="23"/>
              <w:jc w:val="center"/>
              <w:rPr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170180A3" w14:textId="77777777" w:rsidR="00914E7A" w:rsidRPr="00F11259" w:rsidRDefault="00914E7A" w:rsidP="00F84206">
            <w:pPr>
              <w:pStyle w:val="TableParagraph"/>
              <w:spacing w:before="21" w:line="191" w:lineRule="exact"/>
              <w:ind w:left="42" w:right="30"/>
              <w:jc w:val="center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2FB0AE07" w14:textId="77777777" w:rsidR="00914E7A" w:rsidRPr="00F11259" w:rsidRDefault="00914E7A" w:rsidP="00F84206">
            <w:pPr>
              <w:pStyle w:val="TableParagraph"/>
              <w:spacing w:before="21" w:line="191" w:lineRule="exact"/>
              <w:ind w:left="56" w:right="47"/>
              <w:jc w:val="center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0,30</w:t>
            </w:r>
          </w:p>
        </w:tc>
        <w:tc>
          <w:tcPr>
            <w:tcW w:w="723" w:type="dxa"/>
          </w:tcPr>
          <w:p w14:paraId="281120F4" w14:textId="77777777" w:rsidR="00914E7A" w:rsidRPr="00F11259" w:rsidRDefault="00914E7A" w:rsidP="00F84206">
            <w:pPr>
              <w:pStyle w:val="TableParagraph"/>
              <w:spacing w:before="21" w:line="191" w:lineRule="exact"/>
              <w:ind w:left="39" w:right="33"/>
              <w:jc w:val="center"/>
              <w:rPr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Gul</w:t>
            </w:r>
          </w:p>
        </w:tc>
        <w:tc>
          <w:tcPr>
            <w:tcW w:w="1084" w:type="dxa"/>
          </w:tcPr>
          <w:p w14:paraId="342A0563" w14:textId="77777777" w:rsidR="00914E7A" w:rsidRPr="00F11259" w:rsidRDefault="00914E7A" w:rsidP="00F84206">
            <w:pPr>
              <w:pStyle w:val="TableParagraph"/>
              <w:spacing w:before="21" w:line="191" w:lineRule="exact"/>
              <w:ind w:left="18"/>
              <w:jc w:val="center"/>
              <w:rPr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Longflex</w:t>
            </w:r>
          </w:p>
        </w:tc>
      </w:tr>
      <w:tr w:rsidR="00914E7A" w:rsidRPr="00F11259" w14:paraId="2394271B" w14:textId="77777777" w:rsidTr="00086814">
        <w:trPr>
          <w:trHeight w:val="255"/>
        </w:trPr>
        <w:tc>
          <w:tcPr>
            <w:tcW w:w="1129" w:type="dxa"/>
          </w:tcPr>
          <w:p w14:paraId="42A475E2" w14:textId="500AA2E7" w:rsidR="00914E7A" w:rsidRPr="00F11259" w:rsidRDefault="00914E7A" w:rsidP="008C29C6">
            <w:pPr>
              <w:pStyle w:val="TableParagraph"/>
              <w:spacing w:before="21" w:line="191" w:lineRule="exact"/>
              <w:ind w:left="29"/>
              <w:rPr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77.454</w:t>
            </w:r>
            <w:r w:rsidR="0084756E" w:rsidRPr="00F11259">
              <w:rPr>
                <w:spacing w:val="-2"/>
                <w:w w:val="105"/>
                <w:sz w:val="17"/>
                <w:szCs w:val="17"/>
              </w:rPr>
              <w:t>22</w:t>
            </w:r>
          </w:p>
        </w:tc>
        <w:tc>
          <w:tcPr>
            <w:tcW w:w="969" w:type="dxa"/>
          </w:tcPr>
          <w:p w14:paraId="3A4B3A37" w14:textId="77777777" w:rsidR="00914E7A" w:rsidRPr="00F11259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73052505" w14:textId="77777777" w:rsidR="00914E7A" w:rsidRPr="00F11259" w:rsidRDefault="00914E7A" w:rsidP="008C29C6">
            <w:pPr>
              <w:pStyle w:val="TableParagraph"/>
              <w:spacing w:before="21" w:line="191" w:lineRule="exact"/>
              <w:ind w:left="28"/>
              <w:rPr>
                <w:sz w:val="17"/>
                <w:szCs w:val="17"/>
              </w:rPr>
            </w:pPr>
            <w:r w:rsidRPr="00F11259">
              <w:rPr>
                <w:sz w:val="17"/>
                <w:szCs w:val="17"/>
              </w:rPr>
              <w:t>LfG-30-</w:t>
            </w:r>
            <w:r w:rsidRPr="00F11259">
              <w:rPr>
                <w:spacing w:val="-5"/>
                <w:sz w:val="17"/>
                <w:szCs w:val="17"/>
              </w:rPr>
              <w:t>15</w:t>
            </w:r>
          </w:p>
        </w:tc>
        <w:tc>
          <w:tcPr>
            <w:tcW w:w="952" w:type="dxa"/>
          </w:tcPr>
          <w:p w14:paraId="276A373D" w14:textId="77777777" w:rsidR="00914E7A" w:rsidRPr="00F11259" w:rsidRDefault="00914E7A" w:rsidP="00691765">
            <w:pPr>
              <w:pStyle w:val="TableParagraph"/>
              <w:spacing w:before="21" w:line="191" w:lineRule="exact"/>
              <w:ind w:right="18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0,08</w:t>
            </w:r>
          </w:p>
        </w:tc>
        <w:tc>
          <w:tcPr>
            <w:tcW w:w="832" w:type="dxa"/>
          </w:tcPr>
          <w:p w14:paraId="30D5F3E8" w14:textId="1008116E" w:rsidR="00914E7A" w:rsidRPr="00F11259" w:rsidRDefault="00F52B69" w:rsidP="00691765">
            <w:pPr>
              <w:pStyle w:val="TableParagraph"/>
              <w:spacing w:before="21" w:line="191" w:lineRule="exact"/>
              <w:ind w:left="22"/>
              <w:jc w:val="center"/>
              <w:rPr>
                <w:sz w:val="17"/>
                <w:szCs w:val="17"/>
              </w:rPr>
            </w:pPr>
            <w:r w:rsidRPr="00F11259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1AFACF78" w14:textId="77777777" w:rsidR="00914E7A" w:rsidRPr="00F11259" w:rsidRDefault="00914E7A" w:rsidP="008C29C6">
            <w:pPr>
              <w:pStyle w:val="TableParagraph"/>
              <w:spacing w:before="21" w:line="191" w:lineRule="exact"/>
              <w:ind w:left="25"/>
              <w:rPr>
                <w:sz w:val="17"/>
                <w:szCs w:val="17"/>
              </w:rPr>
            </w:pPr>
            <w:r w:rsidRPr="00F11259">
              <w:rPr>
                <w:w w:val="105"/>
                <w:sz w:val="17"/>
                <w:szCs w:val="17"/>
              </w:rPr>
              <w:t>Longflex</w:t>
            </w:r>
            <w:r w:rsidRPr="00F11259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gul,</w:t>
            </w:r>
            <w:r w:rsidRPr="00F11259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3</w:t>
            </w:r>
            <w:r w:rsidRPr="00F11259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mm,</w:t>
            </w:r>
            <w:r w:rsidRPr="00F11259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15</w:t>
            </w:r>
            <w:r w:rsidRPr="00F11259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22F5ED50" w14:textId="77777777" w:rsidR="00914E7A" w:rsidRPr="00F11259" w:rsidRDefault="00914E7A" w:rsidP="008C29C6">
            <w:pPr>
              <w:pStyle w:val="TableParagraph"/>
              <w:spacing w:before="21" w:line="191" w:lineRule="exact"/>
              <w:ind w:left="68" w:right="51"/>
              <w:jc w:val="center"/>
              <w:rPr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15</w:t>
            </w:r>
          </w:p>
        </w:tc>
        <w:tc>
          <w:tcPr>
            <w:tcW w:w="1276" w:type="dxa"/>
          </w:tcPr>
          <w:p w14:paraId="4F9DCAD0" w14:textId="77777777" w:rsidR="00914E7A" w:rsidRPr="00F11259" w:rsidRDefault="00914E7A" w:rsidP="00F84206">
            <w:pPr>
              <w:pStyle w:val="TableParagraph"/>
              <w:spacing w:before="21" w:line="191" w:lineRule="exact"/>
              <w:ind w:left="23"/>
              <w:jc w:val="center"/>
              <w:rPr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737A629A" w14:textId="77777777" w:rsidR="00914E7A" w:rsidRPr="00F11259" w:rsidRDefault="00914E7A" w:rsidP="00F84206">
            <w:pPr>
              <w:pStyle w:val="TableParagraph"/>
              <w:spacing w:before="21" w:line="191" w:lineRule="exact"/>
              <w:ind w:left="42" w:right="30"/>
              <w:jc w:val="center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3925B45E" w14:textId="77777777" w:rsidR="00914E7A" w:rsidRPr="00F11259" w:rsidRDefault="00914E7A" w:rsidP="00F84206">
            <w:pPr>
              <w:pStyle w:val="TableParagraph"/>
              <w:spacing w:before="21" w:line="191" w:lineRule="exact"/>
              <w:ind w:left="56" w:right="47"/>
              <w:jc w:val="center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0,45</w:t>
            </w:r>
          </w:p>
        </w:tc>
        <w:tc>
          <w:tcPr>
            <w:tcW w:w="723" w:type="dxa"/>
          </w:tcPr>
          <w:p w14:paraId="76854EE4" w14:textId="77777777" w:rsidR="00914E7A" w:rsidRPr="00F11259" w:rsidRDefault="00914E7A" w:rsidP="00F84206">
            <w:pPr>
              <w:pStyle w:val="TableParagraph"/>
              <w:spacing w:before="21" w:line="191" w:lineRule="exact"/>
              <w:ind w:left="39" w:right="33"/>
              <w:jc w:val="center"/>
              <w:rPr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Gul</w:t>
            </w:r>
          </w:p>
        </w:tc>
        <w:tc>
          <w:tcPr>
            <w:tcW w:w="1084" w:type="dxa"/>
          </w:tcPr>
          <w:p w14:paraId="73306B60" w14:textId="77777777" w:rsidR="00914E7A" w:rsidRPr="00F11259" w:rsidRDefault="00914E7A" w:rsidP="00F84206">
            <w:pPr>
              <w:pStyle w:val="TableParagraph"/>
              <w:spacing w:before="21" w:line="191" w:lineRule="exact"/>
              <w:ind w:left="18"/>
              <w:jc w:val="center"/>
              <w:rPr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Longflex</w:t>
            </w:r>
          </w:p>
        </w:tc>
      </w:tr>
      <w:tr w:rsidR="00914E7A" w:rsidRPr="00F11259" w14:paraId="314A64C4" w14:textId="77777777" w:rsidTr="00086814">
        <w:trPr>
          <w:trHeight w:val="255"/>
        </w:trPr>
        <w:tc>
          <w:tcPr>
            <w:tcW w:w="1129" w:type="dxa"/>
            <w:noWrap/>
            <w:hideMark/>
          </w:tcPr>
          <w:p w14:paraId="46C309EE" w14:textId="42B25DBF" w:rsidR="00914E7A" w:rsidRPr="00F11259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77.454</w:t>
            </w:r>
            <w:r w:rsidR="001D2FEC" w:rsidRPr="00F11259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23</w:t>
            </w:r>
          </w:p>
        </w:tc>
        <w:tc>
          <w:tcPr>
            <w:tcW w:w="969" w:type="dxa"/>
            <w:noWrap/>
            <w:hideMark/>
          </w:tcPr>
          <w:p w14:paraId="4360C76D" w14:textId="77777777" w:rsidR="00914E7A" w:rsidRPr="00F11259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1148" w:type="dxa"/>
            <w:noWrap/>
            <w:hideMark/>
          </w:tcPr>
          <w:p w14:paraId="72CF83E0" w14:textId="77777777" w:rsidR="00914E7A" w:rsidRPr="00F11259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LfG-30-30</w:t>
            </w:r>
          </w:p>
        </w:tc>
        <w:tc>
          <w:tcPr>
            <w:tcW w:w="952" w:type="dxa"/>
            <w:noWrap/>
            <w:hideMark/>
          </w:tcPr>
          <w:p w14:paraId="1E031C11" w14:textId="77777777" w:rsidR="00914E7A" w:rsidRPr="00F11259" w:rsidRDefault="00914E7A" w:rsidP="00691765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0,15</w:t>
            </w:r>
          </w:p>
        </w:tc>
        <w:tc>
          <w:tcPr>
            <w:tcW w:w="832" w:type="dxa"/>
            <w:noWrap/>
            <w:hideMark/>
          </w:tcPr>
          <w:p w14:paraId="78587D08" w14:textId="09792275" w:rsidR="00914E7A" w:rsidRPr="00F11259" w:rsidRDefault="001F43C3" w:rsidP="0069176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w w:val="103"/>
                <w:sz w:val="17"/>
                <w:szCs w:val="17"/>
                <w:lang w:eastAsia="nb-NO"/>
              </w:rPr>
              <w:t>m</w:t>
            </w:r>
          </w:p>
        </w:tc>
        <w:tc>
          <w:tcPr>
            <w:tcW w:w="3754" w:type="dxa"/>
            <w:noWrap/>
            <w:hideMark/>
          </w:tcPr>
          <w:p w14:paraId="75C19955" w14:textId="77777777" w:rsidR="00914E7A" w:rsidRPr="00F11259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w w:val="105"/>
                <w:sz w:val="17"/>
                <w:szCs w:val="17"/>
                <w:lang w:eastAsia="nb-NO"/>
              </w:rPr>
              <w:t>Longflex gul, 3 mm, 30 cm</w:t>
            </w:r>
          </w:p>
        </w:tc>
        <w:tc>
          <w:tcPr>
            <w:tcW w:w="850" w:type="dxa"/>
            <w:noWrap/>
            <w:hideMark/>
          </w:tcPr>
          <w:p w14:paraId="1F2454C8" w14:textId="77777777" w:rsidR="00914E7A" w:rsidRPr="00F11259" w:rsidRDefault="00914E7A" w:rsidP="008C29C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pacing w:val="-5"/>
                <w:w w:val="105"/>
                <w:sz w:val="17"/>
                <w:szCs w:val="17"/>
                <w:lang w:eastAsia="nb-NO"/>
              </w:rPr>
              <w:t>30</w:t>
            </w:r>
          </w:p>
        </w:tc>
        <w:tc>
          <w:tcPr>
            <w:tcW w:w="1276" w:type="dxa"/>
            <w:noWrap/>
            <w:hideMark/>
          </w:tcPr>
          <w:p w14:paraId="4FD53CB8" w14:textId="77777777" w:rsidR="00914E7A" w:rsidRPr="00F11259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Ekstrudert</w:t>
            </w:r>
          </w:p>
        </w:tc>
        <w:tc>
          <w:tcPr>
            <w:tcW w:w="992" w:type="dxa"/>
            <w:noWrap/>
            <w:hideMark/>
          </w:tcPr>
          <w:p w14:paraId="4287444C" w14:textId="77777777" w:rsidR="00914E7A" w:rsidRPr="00F11259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3,00</w:t>
            </w:r>
          </w:p>
        </w:tc>
        <w:tc>
          <w:tcPr>
            <w:tcW w:w="709" w:type="dxa"/>
            <w:noWrap/>
            <w:hideMark/>
          </w:tcPr>
          <w:p w14:paraId="5A53EF33" w14:textId="77777777" w:rsidR="00914E7A" w:rsidRPr="00F11259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0,90</w:t>
            </w:r>
          </w:p>
        </w:tc>
        <w:tc>
          <w:tcPr>
            <w:tcW w:w="723" w:type="dxa"/>
            <w:noWrap/>
            <w:hideMark/>
          </w:tcPr>
          <w:p w14:paraId="610C5E54" w14:textId="77777777" w:rsidR="00914E7A" w:rsidRPr="00F11259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pacing w:val="-5"/>
                <w:w w:val="105"/>
                <w:sz w:val="17"/>
                <w:szCs w:val="17"/>
                <w:lang w:eastAsia="nb-NO"/>
              </w:rPr>
              <w:t>Gul</w:t>
            </w:r>
          </w:p>
        </w:tc>
        <w:tc>
          <w:tcPr>
            <w:tcW w:w="1084" w:type="dxa"/>
            <w:noWrap/>
            <w:hideMark/>
          </w:tcPr>
          <w:p w14:paraId="328B9E73" w14:textId="77777777" w:rsidR="00914E7A" w:rsidRPr="00F11259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Longflex</w:t>
            </w:r>
          </w:p>
        </w:tc>
      </w:tr>
      <w:tr w:rsidR="001D2FEC" w:rsidRPr="00F11259" w14:paraId="1DCDCEE7" w14:textId="77777777" w:rsidTr="00086814">
        <w:trPr>
          <w:trHeight w:val="255"/>
        </w:trPr>
        <w:tc>
          <w:tcPr>
            <w:tcW w:w="1129" w:type="dxa"/>
            <w:noWrap/>
          </w:tcPr>
          <w:p w14:paraId="0892C5A7" w14:textId="04622069" w:rsidR="001D2FEC" w:rsidRPr="00F11259" w:rsidRDefault="001D2FEC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77.45424</w:t>
            </w:r>
          </w:p>
        </w:tc>
        <w:tc>
          <w:tcPr>
            <w:tcW w:w="969" w:type="dxa"/>
            <w:noWrap/>
          </w:tcPr>
          <w:p w14:paraId="01B54A06" w14:textId="77777777" w:rsidR="001D2FEC" w:rsidRPr="00F11259" w:rsidRDefault="001D2FEC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</w:p>
        </w:tc>
        <w:tc>
          <w:tcPr>
            <w:tcW w:w="1148" w:type="dxa"/>
            <w:noWrap/>
          </w:tcPr>
          <w:p w14:paraId="22E57E0E" w14:textId="5D80EC08" w:rsidR="001D2FEC" w:rsidRPr="00F11259" w:rsidRDefault="00200CF6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LfG-40-10</w:t>
            </w:r>
          </w:p>
        </w:tc>
        <w:tc>
          <w:tcPr>
            <w:tcW w:w="952" w:type="dxa"/>
            <w:noWrap/>
          </w:tcPr>
          <w:p w14:paraId="5921A991" w14:textId="22BFC404" w:rsidR="001D2FEC" w:rsidRPr="00F11259" w:rsidRDefault="00B42809" w:rsidP="00691765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0,05</w:t>
            </w:r>
          </w:p>
        </w:tc>
        <w:tc>
          <w:tcPr>
            <w:tcW w:w="832" w:type="dxa"/>
            <w:noWrap/>
          </w:tcPr>
          <w:p w14:paraId="7B72FF48" w14:textId="40F5160A" w:rsidR="001D2FEC" w:rsidRPr="00F11259" w:rsidRDefault="001F43C3" w:rsidP="0069176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m</w:t>
            </w:r>
          </w:p>
        </w:tc>
        <w:tc>
          <w:tcPr>
            <w:tcW w:w="3754" w:type="dxa"/>
            <w:noWrap/>
          </w:tcPr>
          <w:p w14:paraId="05B864AC" w14:textId="57BFFA4A" w:rsidR="001D2FEC" w:rsidRPr="00F11259" w:rsidRDefault="0018773F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w w:val="105"/>
                <w:sz w:val="17"/>
                <w:szCs w:val="17"/>
                <w:lang w:eastAsia="nb-NO"/>
              </w:rPr>
              <w:t>Longflex gul, 4 mm, 10 cm</w:t>
            </w:r>
          </w:p>
        </w:tc>
        <w:tc>
          <w:tcPr>
            <w:tcW w:w="850" w:type="dxa"/>
            <w:noWrap/>
          </w:tcPr>
          <w:p w14:paraId="0DFAC32C" w14:textId="4577EC27" w:rsidR="001D2FEC" w:rsidRPr="00F11259" w:rsidRDefault="00B42809" w:rsidP="008C29C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10</w:t>
            </w:r>
          </w:p>
        </w:tc>
        <w:tc>
          <w:tcPr>
            <w:tcW w:w="1276" w:type="dxa"/>
            <w:noWrap/>
          </w:tcPr>
          <w:p w14:paraId="681E3AA9" w14:textId="2CF61BF1" w:rsidR="001D2FEC" w:rsidRPr="00F11259" w:rsidRDefault="00F52B69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Ekstrudert</w:t>
            </w:r>
          </w:p>
        </w:tc>
        <w:tc>
          <w:tcPr>
            <w:tcW w:w="992" w:type="dxa"/>
            <w:noWrap/>
          </w:tcPr>
          <w:p w14:paraId="6ABD50C4" w14:textId="22AE87CC" w:rsidR="001D2FEC" w:rsidRPr="00F11259" w:rsidRDefault="00B42809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4,00</w:t>
            </w:r>
          </w:p>
        </w:tc>
        <w:tc>
          <w:tcPr>
            <w:tcW w:w="709" w:type="dxa"/>
            <w:noWrap/>
          </w:tcPr>
          <w:p w14:paraId="7BD05434" w14:textId="4B08A1BD" w:rsidR="001D2FEC" w:rsidRPr="00F11259" w:rsidRDefault="00217F22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0,40</w:t>
            </w:r>
          </w:p>
        </w:tc>
        <w:tc>
          <w:tcPr>
            <w:tcW w:w="723" w:type="dxa"/>
            <w:noWrap/>
          </w:tcPr>
          <w:p w14:paraId="023B4967" w14:textId="5B2F9170" w:rsidR="001D2FEC" w:rsidRPr="00F11259" w:rsidRDefault="00F52B69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Gul</w:t>
            </w:r>
          </w:p>
        </w:tc>
        <w:tc>
          <w:tcPr>
            <w:tcW w:w="1084" w:type="dxa"/>
            <w:noWrap/>
          </w:tcPr>
          <w:p w14:paraId="377BA74C" w14:textId="28EF57E5" w:rsidR="001D2FEC" w:rsidRPr="00F11259" w:rsidRDefault="00F52B69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Longflex</w:t>
            </w:r>
          </w:p>
        </w:tc>
      </w:tr>
      <w:tr w:rsidR="001D2FEC" w:rsidRPr="00F11259" w14:paraId="5D13ED2E" w14:textId="77777777" w:rsidTr="00086814">
        <w:trPr>
          <w:trHeight w:val="255"/>
        </w:trPr>
        <w:tc>
          <w:tcPr>
            <w:tcW w:w="1129" w:type="dxa"/>
            <w:noWrap/>
          </w:tcPr>
          <w:p w14:paraId="7B87388D" w14:textId="7F5E097D" w:rsidR="001D2FEC" w:rsidRPr="00F11259" w:rsidRDefault="001D2FEC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77.45425</w:t>
            </w:r>
          </w:p>
        </w:tc>
        <w:tc>
          <w:tcPr>
            <w:tcW w:w="969" w:type="dxa"/>
            <w:noWrap/>
          </w:tcPr>
          <w:p w14:paraId="0D9161C0" w14:textId="77777777" w:rsidR="001D2FEC" w:rsidRPr="00F11259" w:rsidRDefault="001D2FEC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</w:p>
        </w:tc>
        <w:tc>
          <w:tcPr>
            <w:tcW w:w="1148" w:type="dxa"/>
            <w:noWrap/>
          </w:tcPr>
          <w:p w14:paraId="1D5FC537" w14:textId="39896311" w:rsidR="001D2FEC" w:rsidRPr="00F11259" w:rsidRDefault="00200CF6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LfG-40-15</w:t>
            </w:r>
          </w:p>
        </w:tc>
        <w:tc>
          <w:tcPr>
            <w:tcW w:w="952" w:type="dxa"/>
            <w:noWrap/>
          </w:tcPr>
          <w:p w14:paraId="7E1D86E0" w14:textId="57FE4AAC" w:rsidR="00B42809" w:rsidRPr="00F11259" w:rsidRDefault="00B42809" w:rsidP="00691765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0,08</w:t>
            </w:r>
          </w:p>
        </w:tc>
        <w:tc>
          <w:tcPr>
            <w:tcW w:w="832" w:type="dxa"/>
            <w:noWrap/>
          </w:tcPr>
          <w:p w14:paraId="4DCC2C8C" w14:textId="793398BD" w:rsidR="001D2FEC" w:rsidRPr="00F11259" w:rsidRDefault="001F43C3" w:rsidP="0069176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m</w:t>
            </w:r>
          </w:p>
        </w:tc>
        <w:tc>
          <w:tcPr>
            <w:tcW w:w="3754" w:type="dxa"/>
            <w:noWrap/>
          </w:tcPr>
          <w:p w14:paraId="2CD5C35D" w14:textId="1B0E8DB4" w:rsidR="001D2FEC" w:rsidRPr="00F11259" w:rsidRDefault="0018773F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w w:val="105"/>
                <w:sz w:val="17"/>
                <w:szCs w:val="17"/>
                <w:lang w:eastAsia="nb-NO"/>
              </w:rPr>
              <w:t xml:space="preserve">Longflex gul, 4 mm, </w:t>
            </w:r>
            <w:r w:rsidR="00F52B69" w:rsidRPr="00F11259">
              <w:rPr>
                <w:rFonts w:ascii="Arial" w:hAnsi="Arial" w:cs="Arial"/>
                <w:color w:val="000000"/>
                <w:w w:val="105"/>
                <w:sz w:val="17"/>
                <w:szCs w:val="17"/>
                <w:lang w:eastAsia="nb-NO"/>
              </w:rPr>
              <w:t>15</w:t>
            </w:r>
            <w:r w:rsidRPr="00F11259">
              <w:rPr>
                <w:rFonts w:ascii="Arial" w:hAnsi="Arial" w:cs="Arial"/>
                <w:color w:val="000000"/>
                <w:w w:val="105"/>
                <w:sz w:val="17"/>
                <w:szCs w:val="17"/>
                <w:lang w:eastAsia="nb-NO"/>
              </w:rPr>
              <w:t xml:space="preserve"> cm</w:t>
            </w:r>
          </w:p>
        </w:tc>
        <w:tc>
          <w:tcPr>
            <w:tcW w:w="850" w:type="dxa"/>
            <w:noWrap/>
          </w:tcPr>
          <w:p w14:paraId="1FB48BB9" w14:textId="5D972C31" w:rsidR="001D2FEC" w:rsidRPr="00F11259" w:rsidRDefault="00B42809" w:rsidP="008C29C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15</w:t>
            </w:r>
          </w:p>
        </w:tc>
        <w:tc>
          <w:tcPr>
            <w:tcW w:w="1276" w:type="dxa"/>
            <w:noWrap/>
          </w:tcPr>
          <w:p w14:paraId="6C60EFE0" w14:textId="35F1EECD" w:rsidR="001D2FEC" w:rsidRPr="00F11259" w:rsidRDefault="00F52B69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Ekstrudert</w:t>
            </w:r>
          </w:p>
        </w:tc>
        <w:tc>
          <w:tcPr>
            <w:tcW w:w="992" w:type="dxa"/>
            <w:noWrap/>
          </w:tcPr>
          <w:p w14:paraId="5DDF6301" w14:textId="5F5024A1" w:rsidR="001D2FEC" w:rsidRPr="00F11259" w:rsidRDefault="00B42809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4,00</w:t>
            </w:r>
          </w:p>
        </w:tc>
        <w:tc>
          <w:tcPr>
            <w:tcW w:w="709" w:type="dxa"/>
            <w:noWrap/>
          </w:tcPr>
          <w:p w14:paraId="5DE5F64D" w14:textId="5E2D2FBA" w:rsidR="001D2FEC" w:rsidRPr="00F11259" w:rsidRDefault="00217F22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0,60</w:t>
            </w:r>
          </w:p>
        </w:tc>
        <w:tc>
          <w:tcPr>
            <w:tcW w:w="723" w:type="dxa"/>
            <w:noWrap/>
          </w:tcPr>
          <w:p w14:paraId="5A26D91D" w14:textId="3AE2FF35" w:rsidR="001D2FEC" w:rsidRPr="00F11259" w:rsidRDefault="00F52B69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Gul</w:t>
            </w:r>
          </w:p>
        </w:tc>
        <w:tc>
          <w:tcPr>
            <w:tcW w:w="1084" w:type="dxa"/>
            <w:noWrap/>
          </w:tcPr>
          <w:p w14:paraId="1F641204" w14:textId="66271AC5" w:rsidR="001D2FEC" w:rsidRPr="00F11259" w:rsidRDefault="00F52B69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Longflex</w:t>
            </w:r>
          </w:p>
        </w:tc>
      </w:tr>
      <w:tr w:rsidR="001D2FEC" w:rsidRPr="00914E7A" w14:paraId="605A6103" w14:textId="77777777" w:rsidTr="00086814">
        <w:trPr>
          <w:trHeight w:val="255"/>
        </w:trPr>
        <w:tc>
          <w:tcPr>
            <w:tcW w:w="1129" w:type="dxa"/>
            <w:noWrap/>
          </w:tcPr>
          <w:p w14:paraId="607EF3B9" w14:textId="3FD7BE0D" w:rsidR="001D2FEC" w:rsidRPr="00F11259" w:rsidRDefault="001D2FEC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77.45426</w:t>
            </w:r>
          </w:p>
        </w:tc>
        <w:tc>
          <w:tcPr>
            <w:tcW w:w="969" w:type="dxa"/>
            <w:noWrap/>
          </w:tcPr>
          <w:p w14:paraId="0158DD46" w14:textId="77777777" w:rsidR="001D2FEC" w:rsidRPr="00F11259" w:rsidRDefault="001D2FEC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</w:p>
        </w:tc>
        <w:tc>
          <w:tcPr>
            <w:tcW w:w="1148" w:type="dxa"/>
            <w:noWrap/>
          </w:tcPr>
          <w:p w14:paraId="492D6A78" w14:textId="72096088" w:rsidR="001D2FEC" w:rsidRPr="00F11259" w:rsidRDefault="00200CF6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LfG-40-30</w:t>
            </w:r>
          </w:p>
        </w:tc>
        <w:tc>
          <w:tcPr>
            <w:tcW w:w="952" w:type="dxa"/>
            <w:noWrap/>
          </w:tcPr>
          <w:p w14:paraId="6E5A6598" w14:textId="4A355B3D" w:rsidR="001D2FEC" w:rsidRPr="00F11259" w:rsidRDefault="00B42809" w:rsidP="00691765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0,10</w:t>
            </w:r>
          </w:p>
        </w:tc>
        <w:tc>
          <w:tcPr>
            <w:tcW w:w="832" w:type="dxa"/>
            <w:noWrap/>
          </w:tcPr>
          <w:p w14:paraId="1CF86205" w14:textId="4D30BEA8" w:rsidR="001D2FEC" w:rsidRPr="00F11259" w:rsidRDefault="001F43C3" w:rsidP="0069176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m</w:t>
            </w:r>
          </w:p>
        </w:tc>
        <w:tc>
          <w:tcPr>
            <w:tcW w:w="3754" w:type="dxa"/>
            <w:noWrap/>
          </w:tcPr>
          <w:p w14:paraId="7FD51F92" w14:textId="0E48C8EF" w:rsidR="001D2FEC" w:rsidRPr="00F11259" w:rsidRDefault="0018773F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w w:val="105"/>
                <w:sz w:val="17"/>
                <w:szCs w:val="17"/>
                <w:lang w:eastAsia="nb-NO"/>
              </w:rPr>
              <w:t xml:space="preserve">Longflex gul, </w:t>
            </w:r>
            <w:r w:rsidR="00F52B69" w:rsidRPr="00F11259">
              <w:rPr>
                <w:rFonts w:ascii="Arial" w:hAnsi="Arial" w:cs="Arial"/>
                <w:color w:val="000000"/>
                <w:w w:val="105"/>
                <w:sz w:val="17"/>
                <w:szCs w:val="17"/>
                <w:lang w:eastAsia="nb-NO"/>
              </w:rPr>
              <w:t>4</w:t>
            </w:r>
            <w:r w:rsidRPr="00F11259">
              <w:rPr>
                <w:rFonts w:ascii="Arial" w:hAnsi="Arial" w:cs="Arial"/>
                <w:color w:val="000000"/>
                <w:w w:val="105"/>
                <w:sz w:val="17"/>
                <w:szCs w:val="17"/>
                <w:lang w:eastAsia="nb-NO"/>
              </w:rPr>
              <w:t xml:space="preserve"> mm, 30 cm</w:t>
            </w:r>
          </w:p>
        </w:tc>
        <w:tc>
          <w:tcPr>
            <w:tcW w:w="850" w:type="dxa"/>
            <w:noWrap/>
          </w:tcPr>
          <w:p w14:paraId="2E29285D" w14:textId="60444C54" w:rsidR="001D2FEC" w:rsidRPr="00F11259" w:rsidRDefault="00B42809" w:rsidP="008C29C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30</w:t>
            </w:r>
          </w:p>
        </w:tc>
        <w:tc>
          <w:tcPr>
            <w:tcW w:w="1276" w:type="dxa"/>
            <w:noWrap/>
          </w:tcPr>
          <w:p w14:paraId="7BFE493B" w14:textId="5C2E5806" w:rsidR="001D2FEC" w:rsidRPr="00F11259" w:rsidRDefault="00F52B69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Ekstrudert</w:t>
            </w:r>
          </w:p>
        </w:tc>
        <w:tc>
          <w:tcPr>
            <w:tcW w:w="992" w:type="dxa"/>
            <w:noWrap/>
          </w:tcPr>
          <w:p w14:paraId="654C4748" w14:textId="364DB454" w:rsidR="001D2FEC" w:rsidRPr="00F11259" w:rsidRDefault="00B42809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4,00</w:t>
            </w:r>
          </w:p>
        </w:tc>
        <w:tc>
          <w:tcPr>
            <w:tcW w:w="709" w:type="dxa"/>
            <w:noWrap/>
          </w:tcPr>
          <w:p w14:paraId="3A576FE5" w14:textId="24C27CE1" w:rsidR="001D2FEC" w:rsidRPr="00F11259" w:rsidRDefault="00217F22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1,20</w:t>
            </w:r>
          </w:p>
        </w:tc>
        <w:tc>
          <w:tcPr>
            <w:tcW w:w="723" w:type="dxa"/>
            <w:noWrap/>
          </w:tcPr>
          <w:p w14:paraId="476C7CC2" w14:textId="21F8F0B9" w:rsidR="001D2FEC" w:rsidRPr="00F11259" w:rsidRDefault="00F52B69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Gul</w:t>
            </w:r>
          </w:p>
        </w:tc>
        <w:tc>
          <w:tcPr>
            <w:tcW w:w="1084" w:type="dxa"/>
            <w:noWrap/>
          </w:tcPr>
          <w:p w14:paraId="27FAECC7" w14:textId="5263D986" w:rsidR="001D2FEC" w:rsidRPr="00F11259" w:rsidRDefault="00F52B69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Longflex</w:t>
            </w:r>
          </w:p>
        </w:tc>
      </w:tr>
      <w:tr w:rsidR="00914E7A" w:rsidRPr="00914E7A" w14:paraId="26830D17" w14:textId="77777777" w:rsidTr="00086814">
        <w:trPr>
          <w:trHeight w:val="255"/>
        </w:trPr>
        <w:tc>
          <w:tcPr>
            <w:tcW w:w="1129" w:type="dxa"/>
            <w:noWrap/>
            <w:hideMark/>
          </w:tcPr>
          <w:p w14:paraId="0E087585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969" w:type="dxa"/>
            <w:noWrap/>
            <w:hideMark/>
          </w:tcPr>
          <w:p w14:paraId="75911946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1148" w:type="dxa"/>
            <w:noWrap/>
            <w:hideMark/>
          </w:tcPr>
          <w:p w14:paraId="5A8387D7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952" w:type="dxa"/>
            <w:noWrap/>
            <w:hideMark/>
          </w:tcPr>
          <w:p w14:paraId="02FF353A" w14:textId="77777777" w:rsidR="00914E7A" w:rsidRPr="00914E7A" w:rsidRDefault="00914E7A" w:rsidP="00691765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832" w:type="dxa"/>
            <w:noWrap/>
            <w:hideMark/>
          </w:tcPr>
          <w:p w14:paraId="13A997B0" w14:textId="30D49E3F" w:rsidR="00914E7A" w:rsidRPr="00914E7A" w:rsidRDefault="00914E7A" w:rsidP="0069176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</w:p>
        </w:tc>
        <w:tc>
          <w:tcPr>
            <w:tcW w:w="3754" w:type="dxa"/>
            <w:noWrap/>
            <w:hideMark/>
          </w:tcPr>
          <w:p w14:paraId="6C2CF575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13D17507" w14:textId="77777777" w:rsidR="00914E7A" w:rsidRPr="00914E7A" w:rsidRDefault="00914E7A" w:rsidP="008C29C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65835A31" w14:textId="59C89282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</w:p>
        </w:tc>
        <w:tc>
          <w:tcPr>
            <w:tcW w:w="992" w:type="dxa"/>
            <w:noWrap/>
            <w:hideMark/>
          </w:tcPr>
          <w:p w14:paraId="7B280308" w14:textId="7EA97624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</w:p>
        </w:tc>
        <w:tc>
          <w:tcPr>
            <w:tcW w:w="709" w:type="dxa"/>
            <w:noWrap/>
            <w:hideMark/>
          </w:tcPr>
          <w:p w14:paraId="49094610" w14:textId="46263904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</w:p>
        </w:tc>
        <w:tc>
          <w:tcPr>
            <w:tcW w:w="723" w:type="dxa"/>
            <w:noWrap/>
            <w:hideMark/>
          </w:tcPr>
          <w:p w14:paraId="03D1ACE8" w14:textId="436624B2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</w:p>
        </w:tc>
        <w:tc>
          <w:tcPr>
            <w:tcW w:w="1084" w:type="dxa"/>
            <w:noWrap/>
            <w:hideMark/>
          </w:tcPr>
          <w:p w14:paraId="1DE2F2A3" w14:textId="409A9D20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</w:p>
        </w:tc>
      </w:tr>
      <w:tr w:rsidR="00914E7A" w:rsidRPr="00914E7A" w14:paraId="2C307E90" w14:textId="77777777" w:rsidTr="00086814">
        <w:trPr>
          <w:trHeight w:val="255"/>
        </w:trPr>
        <w:tc>
          <w:tcPr>
            <w:tcW w:w="1129" w:type="dxa"/>
            <w:noWrap/>
            <w:hideMark/>
          </w:tcPr>
          <w:p w14:paraId="0C99F5D6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77.4551</w:t>
            </w:r>
          </w:p>
        </w:tc>
        <w:tc>
          <w:tcPr>
            <w:tcW w:w="969" w:type="dxa"/>
            <w:noWrap/>
            <w:hideMark/>
          </w:tcPr>
          <w:p w14:paraId="0978DB5A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1148" w:type="dxa"/>
            <w:noWrap/>
            <w:hideMark/>
          </w:tcPr>
          <w:p w14:paraId="7C83BF8B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Kf30-15</w:t>
            </w:r>
          </w:p>
        </w:tc>
        <w:tc>
          <w:tcPr>
            <w:tcW w:w="952" w:type="dxa"/>
            <w:noWrap/>
            <w:hideMark/>
          </w:tcPr>
          <w:p w14:paraId="65582C02" w14:textId="77777777" w:rsidR="00914E7A" w:rsidRPr="00914E7A" w:rsidRDefault="00914E7A" w:rsidP="00691765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0,1</w:t>
            </w:r>
          </w:p>
        </w:tc>
        <w:tc>
          <w:tcPr>
            <w:tcW w:w="832" w:type="dxa"/>
            <w:noWrap/>
            <w:hideMark/>
          </w:tcPr>
          <w:p w14:paraId="029D33F4" w14:textId="77777777" w:rsidR="00914E7A" w:rsidRPr="00914E7A" w:rsidRDefault="00914E7A" w:rsidP="0069176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w w:val="103"/>
                <w:sz w:val="17"/>
                <w:szCs w:val="17"/>
                <w:lang w:eastAsia="nb-NO"/>
              </w:rPr>
              <w:t>m</w:t>
            </w:r>
          </w:p>
        </w:tc>
        <w:tc>
          <w:tcPr>
            <w:tcW w:w="3754" w:type="dxa"/>
            <w:noWrap/>
            <w:hideMark/>
          </w:tcPr>
          <w:p w14:paraId="63DEC858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w w:val="105"/>
                <w:sz w:val="17"/>
                <w:szCs w:val="17"/>
                <w:lang w:eastAsia="nb-NO"/>
              </w:rPr>
              <w:t>1/3 hel hvit, 15 cm + 2/3 Longflex hvit, 3 mm, 15 cm</w:t>
            </w:r>
          </w:p>
        </w:tc>
        <w:tc>
          <w:tcPr>
            <w:tcW w:w="850" w:type="dxa"/>
            <w:noWrap/>
            <w:hideMark/>
          </w:tcPr>
          <w:p w14:paraId="74B8B45B" w14:textId="77777777" w:rsidR="00914E7A" w:rsidRPr="00914E7A" w:rsidRDefault="00914E7A" w:rsidP="008C29C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5"/>
                <w:w w:val="105"/>
                <w:sz w:val="17"/>
                <w:szCs w:val="17"/>
                <w:lang w:eastAsia="nb-NO"/>
              </w:rPr>
              <w:t>15</w:t>
            </w:r>
          </w:p>
        </w:tc>
        <w:tc>
          <w:tcPr>
            <w:tcW w:w="1276" w:type="dxa"/>
            <w:noWrap/>
            <w:hideMark/>
          </w:tcPr>
          <w:p w14:paraId="6CEBF679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Ekstrudert</w:t>
            </w:r>
          </w:p>
        </w:tc>
        <w:tc>
          <w:tcPr>
            <w:tcW w:w="992" w:type="dxa"/>
            <w:noWrap/>
            <w:hideMark/>
          </w:tcPr>
          <w:p w14:paraId="335B840F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3,00</w:t>
            </w:r>
          </w:p>
        </w:tc>
        <w:tc>
          <w:tcPr>
            <w:tcW w:w="709" w:type="dxa"/>
            <w:noWrap/>
            <w:hideMark/>
          </w:tcPr>
          <w:p w14:paraId="58E5EFEA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0,60</w:t>
            </w:r>
          </w:p>
        </w:tc>
        <w:tc>
          <w:tcPr>
            <w:tcW w:w="723" w:type="dxa"/>
            <w:noWrap/>
            <w:hideMark/>
          </w:tcPr>
          <w:p w14:paraId="0831D441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Hvit</w:t>
            </w:r>
          </w:p>
        </w:tc>
        <w:tc>
          <w:tcPr>
            <w:tcW w:w="1084" w:type="dxa"/>
            <w:noWrap/>
            <w:hideMark/>
          </w:tcPr>
          <w:p w14:paraId="7AA878D5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Kamflex</w:t>
            </w:r>
          </w:p>
        </w:tc>
      </w:tr>
      <w:tr w:rsidR="00914E7A" w:rsidRPr="00914E7A" w14:paraId="6B629917" w14:textId="77777777" w:rsidTr="00086814">
        <w:trPr>
          <w:trHeight w:val="255"/>
        </w:trPr>
        <w:tc>
          <w:tcPr>
            <w:tcW w:w="1129" w:type="dxa"/>
            <w:noWrap/>
            <w:hideMark/>
          </w:tcPr>
          <w:p w14:paraId="5B742577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77.4552</w:t>
            </w:r>
          </w:p>
        </w:tc>
        <w:tc>
          <w:tcPr>
            <w:tcW w:w="969" w:type="dxa"/>
            <w:noWrap/>
            <w:hideMark/>
          </w:tcPr>
          <w:p w14:paraId="11CE2731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1148" w:type="dxa"/>
            <w:noWrap/>
            <w:hideMark/>
          </w:tcPr>
          <w:p w14:paraId="2CC237ED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Kf30-30</w:t>
            </w:r>
          </w:p>
        </w:tc>
        <w:tc>
          <w:tcPr>
            <w:tcW w:w="952" w:type="dxa"/>
            <w:noWrap/>
            <w:hideMark/>
          </w:tcPr>
          <w:p w14:paraId="31E8509F" w14:textId="77777777" w:rsidR="00914E7A" w:rsidRPr="00914E7A" w:rsidRDefault="00914E7A" w:rsidP="00691765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0,2</w:t>
            </w:r>
          </w:p>
        </w:tc>
        <w:tc>
          <w:tcPr>
            <w:tcW w:w="832" w:type="dxa"/>
            <w:noWrap/>
            <w:hideMark/>
          </w:tcPr>
          <w:p w14:paraId="3869AF37" w14:textId="77777777" w:rsidR="00914E7A" w:rsidRPr="00914E7A" w:rsidRDefault="00914E7A" w:rsidP="0069176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w w:val="103"/>
                <w:sz w:val="17"/>
                <w:szCs w:val="17"/>
                <w:lang w:eastAsia="nb-NO"/>
              </w:rPr>
              <w:t>m</w:t>
            </w:r>
          </w:p>
        </w:tc>
        <w:tc>
          <w:tcPr>
            <w:tcW w:w="3754" w:type="dxa"/>
            <w:noWrap/>
            <w:hideMark/>
          </w:tcPr>
          <w:p w14:paraId="4973A773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w w:val="105"/>
                <w:sz w:val="17"/>
                <w:szCs w:val="17"/>
                <w:lang w:eastAsia="nb-NO"/>
              </w:rPr>
              <w:t>1/3 hel hvit, 30 cm + 2/3 Longflex hvit, 3 mm, 30 cm</w:t>
            </w:r>
          </w:p>
        </w:tc>
        <w:tc>
          <w:tcPr>
            <w:tcW w:w="850" w:type="dxa"/>
            <w:noWrap/>
            <w:hideMark/>
          </w:tcPr>
          <w:p w14:paraId="74EBB1C7" w14:textId="77777777" w:rsidR="00914E7A" w:rsidRPr="00914E7A" w:rsidRDefault="00914E7A" w:rsidP="008C29C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5"/>
                <w:w w:val="105"/>
                <w:sz w:val="17"/>
                <w:szCs w:val="17"/>
                <w:lang w:eastAsia="nb-NO"/>
              </w:rPr>
              <w:t>30</w:t>
            </w:r>
          </w:p>
        </w:tc>
        <w:tc>
          <w:tcPr>
            <w:tcW w:w="1276" w:type="dxa"/>
            <w:noWrap/>
            <w:hideMark/>
          </w:tcPr>
          <w:p w14:paraId="111018AE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Ekstrudert</w:t>
            </w:r>
          </w:p>
        </w:tc>
        <w:tc>
          <w:tcPr>
            <w:tcW w:w="992" w:type="dxa"/>
            <w:noWrap/>
            <w:hideMark/>
          </w:tcPr>
          <w:p w14:paraId="318F8894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3,00</w:t>
            </w:r>
          </w:p>
        </w:tc>
        <w:tc>
          <w:tcPr>
            <w:tcW w:w="709" w:type="dxa"/>
            <w:noWrap/>
            <w:hideMark/>
          </w:tcPr>
          <w:p w14:paraId="6A776689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1,20</w:t>
            </w:r>
          </w:p>
        </w:tc>
        <w:tc>
          <w:tcPr>
            <w:tcW w:w="723" w:type="dxa"/>
            <w:noWrap/>
            <w:hideMark/>
          </w:tcPr>
          <w:p w14:paraId="01A58EA2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Hvit</w:t>
            </w:r>
          </w:p>
        </w:tc>
        <w:tc>
          <w:tcPr>
            <w:tcW w:w="1084" w:type="dxa"/>
            <w:noWrap/>
            <w:hideMark/>
          </w:tcPr>
          <w:p w14:paraId="475D8FCD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Kamflex</w:t>
            </w:r>
          </w:p>
        </w:tc>
      </w:tr>
      <w:tr w:rsidR="00914E7A" w:rsidRPr="00914E7A" w14:paraId="311A3BD7" w14:textId="77777777" w:rsidTr="00086814">
        <w:trPr>
          <w:trHeight w:val="255"/>
        </w:trPr>
        <w:tc>
          <w:tcPr>
            <w:tcW w:w="1129" w:type="dxa"/>
            <w:noWrap/>
            <w:hideMark/>
          </w:tcPr>
          <w:p w14:paraId="4098090E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77.4553</w:t>
            </w:r>
          </w:p>
        </w:tc>
        <w:tc>
          <w:tcPr>
            <w:tcW w:w="969" w:type="dxa"/>
            <w:noWrap/>
            <w:hideMark/>
          </w:tcPr>
          <w:p w14:paraId="23A0481D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1148" w:type="dxa"/>
            <w:noWrap/>
            <w:hideMark/>
          </w:tcPr>
          <w:p w14:paraId="56FB34D6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KfG30-15</w:t>
            </w:r>
          </w:p>
        </w:tc>
        <w:tc>
          <w:tcPr>
            <w:tcW w:w="952" w:type="dxa"/>
            <w:noWrap/>
            <w:hideMark/>
          </w:tcPr>
          <w:p w14:paraId="7E26C756" w14:textId="77777777" w:rsidR="00914E7A" w:rsidRPr="00914E7A" w:rsidRDefault="00914E7A" w:rsidP="00691765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0,1</w:t>
            </w:r>
          </w:p>
        </w:tc>
        <w:tc>
          <w:tcPr>
            <w:tcW w:w="832" w:type="dxa"/>
            <w:noWrap/>
            <w:hideMark/>
          </w:tcPr>
          <w:p w14:paraId="30BA2707" w14:textId="77777777" w:rsidR="00914E7A" w:rsidRPr="00914E7A" w:rsidRDefault="00914E7A" w:rsidP="0069176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w w:val="103"/>
                <w:sz w:val="17"/>
                <w:szCs w:val="17"/>
                <w:lang w:eastAsia="nb-NO"/>
              </w:rPr>
              <w:t>m</w:t>
            </w:r>
          </w:p>
        </w:tc>
        <w:tc>
          <w:tcPr>
            <w:tcW w:w="3754" w:type="dxa"/>
            <w:noWrap/>
            <w:hideMark/>
          </w:tcPr>
          <w:p w14:paraId="707809E3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val="en-US" w:eastAsia="nb-NO"/>
              </w:rPr>
            </w:pPr>
            <w:r w:rsidRPr="00914E7A">
              <w:rPr>
                <w:rFonts w:ascii="Arial" w:hAnsi="Arial" w:cs="Arial"/>
                <w:color w:val="000000"/>
                <w:w w:val="105"/>
                <w:sz w:val="17"/>
                <w:szCs w:val="17"/>
                <w:lang w:val="en-US" w:eastAsia="nb-NO"/>
              </w:rPr>
              <w:t>1/3 hel gul, 15 cm + 2/3 Longflex gul, 3 mm, 15 cm</w:t>
            </w:r>
          </w:p>
        </w:tc>
        <w:tc>
          <w:tcPr>
            <w:tcW w:w="850" w:type="dxa"/>
            <w:noWrap/>
            <w:hideMark/>
          </w:tcPr>
          <w:p w14:paraId="48203B35" w14:textId="77777777" w:rsidR="00914E7A" w:rsidRPr="00914E7A" w:rsidRDefault="00914E7A" w:rsidP="008C29C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5"/>
                <w:w w:val="105"/>
                <w:sz w:val="17"/>
                <w:szCs w:val="17"/>
                <w:lang w:eastAsia="nb-NO"/>
              </w:rPr>
              <w:t>15</w:t>
            </w:r>
          </w:p>
        </w:tc>
        <w:tc>
          <w:tcPr>
            <w:tcW w:w="1276" w:type="dxa"/>
            <w:noWrap/>
            <w:hideMark/>
          </w:tcPr>
          <w:p w14:paraId="178C2FE8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Ekstrudert</w:t>
            </w:r>
          </w:p>
        </w:tc>
        <w:tc>
          <w:tcPr>
            <w:tcW w:w="992" w:type="dxa"/>
            <w:noWrap/>
            <w:hideMark/>
          </w:tcPr>
          <w:p w14:paraId="78168DFA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3,00</w:t>
            </w:r>
          </w:p>
        </w:tc>
        <w:tc>
          <w:tcPr>
            <w:tcW w:w="709" w:type="dxa"/>
            <w:noWrap/>
            <w:hideMark/>
          </w:tcPr>
          <w:p w14:paraId="1451A097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0,60</w:t>
            </w:r>
          </w:p>
        </w:tc>
        <w:tc>
          <w:tcPr>
            <w:tcW w:w="723" w:type="dxa"/>
            <w:noWrap/>
            <w:hideMark/>
          </w:tcPr>
          <w:p w14:paraId="1A8A8292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5"/>
                <w:w w:val="105"/>
                <w:sz w:val="17"/>
                <w:szCs w:val="17"/>
                <w:lang w:eastAsia="nb-NO"/>
              </w:rPr>
              <w:t>Gul</w:t>
            </w:r>
          </w:p>
        </w:tc>
        <w:tc>
          <w:tcPr>
            <w:tcW w:w="1084" w:type="dxa"/>
            <w:noWrap/>
            <w:hideMark/>
          </w:tcPr>
          <w:p w14:paraId="4EBFD9FA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Kamflex</w:t>
            </w:r>
          </w:p>
        </w:tc>
      </w:tr>
      <w:tr w:rsidR="00914E7A" w:rsidRPr="00914E7A" w14:paraId="1E46E50A" w14:textId="77777777" w:rsidTr="00086814">
        <w:trPr>
          <w:trHeight w:val="255"/>
        </w:trPr>
        <w:tc>
          <w:tcPr>
            <w:tcW w:w="1129" w:type="dxa"/>
            <w:noWrap/>
            <w:hideMark/>
          </w:tcPr>
          <w:p w14:paraId="56766FC9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77.4554</w:t>
            </w:r>
          </w:p>
        </w:tc>
        <w:tc>
          <w:tcPr>
            <w:tcW w:w="969" w:type="dxa"/>
            <w:noWrap/>
            <w:hideMark/>
          </w:tcPr>
          <w:p w14:paraId="18AB5334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1148" w:type="dxa"/>
            <w:noWrap/>
            <w:hideMark/>
          </w:tcPr>
          <w:p w14:paraId="7FA3BBEB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KfG30-30</w:t>
            </w:r>
          </w:p>
        </w:tc>
        <w:tc>
          <w:tcPr>
            <w:tcW w:w="952" w:type="dxa"/>
            <w:noWrap/>
            <w:hideMark/>
          </w:tcPr>
          <w:p w14:paraId="476D11E5" w14:textId="77777777" w:rsidR="00914E7A" w:rsidRPr="00914E7A" w:rsidRDefault="00914E7A" w:rsidP="00691765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0,2</w:t>
            </w:r>
          </w:p>
        </w:tc>
        <w:tc>
          <w:tcPr>
            <w:tcW w:w="832" w:type="dxa"/>
            <w:noWrap/>
            <w:hideMark/>
          </w:tcPr>
          <w:p w14:paraId="3E544AD8" w14:textId="77777777" w:rsidR="00914E7A" w:rsidRPr="00914E7A" w:rsidRDefault="00914E7A" w:rsidP="0069176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w w:val="103"/>
                <w:sz w:val="17"/>
                <w:szCs w:val="17"/>
                <w:lang w:eastAsia="nb-NO"/>
              </w:rPr>
              <w:t>m</w:t>
            </w:r>
          </w:p>
        </w:tc>
        <w:tc>
          <w:tcPr>
            <w:tcW w:w="3754" w:type="dxa"/>
            <w:noWrap/>
            <w:hideMark/>
          </w:tcPr>
          <w:p w14:paraId="42C81357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val="en-US" w:eastAsia="nb-NO"/>
              </w:rPr>
            </w:pPr>
            <w:r w:rsidRPr="00914E7A">
              <w:rPr>
                <w:rFonts w:ascii="Arial" w:hAnsi="Arial" w:cs="Arial"/>
                <w:color w:val="000000"/>
                <w:w w:val="105"/>
                <w:sz w:val="17"/>
                <w:szCs w:val="17"/>
                <w:lang w:val="en-US" w:eastAsia="nb-NO"/>
              </w:rPr>
              <w:t>1/3 hel gul, 30 cm + 2/3 Longflex gul, 3 mm, 30 cm</w:t>
            </w:r>
          </w:p>
        </w:tc>
        <w:tc>
          <w:tcPr>
            <w:tcW w:w="850" w:type="dxa"/>
            <w:noWrap/>
            <w:hideMark/>
          </w:tcPr>
          <w:p w14:paraId="109AC667" w14:textId="77777777" w:rsidR="00914E7A" w:rsidRPr="00914E7A" w:rsidRDefault="00914E7A" w:rsidP="008C29C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5"/>
                <w:w w:val="105"/>
                <w:sz w:val="17"/>
                <w:szCs w:val="17"/>
                <w:lang w:eastAsia="nb-NO"/>
              </w:rPr>
              <w:t>30</w:t>
            </w:r>
          </w:p>
        </w:tc>
        <w:tc>
          <w:tcPr>
            <w:tcW w:w="1276" w:type="dxa"/>
            <w:noWrap/>
            <w:hideMark/>
          </w:tcPr>
          <w:p w14:paraId="1CBA1012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Ekstrudert</w:t>
            </w:r>
          </w:p>
        </w:tc>
        <w:tc>
          <w:tcPr>
            <w:tcW w:w="992" w:type="dxa"/>
            <w:noWrap/>
            <w:hideMark/>
          </w:tcPr>
          <w:p w14:paraId="2907544A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3,00</w:t>
            </w:r>
          </w:p>
        </w:tc>
        <w:tc>
          <w:tcPr>
            <w:tcW w:w="709" w:type="dxa"/>
            <w:noWrap/>
            <w:hideMark/>
          </w:tcPr>
          <w:p w14:paraId="193954E1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1,20</w:t>
            </w:r>
          </w:p>
        </w:tc>
        <w:tc>
          <w:tcPr>
            <w:tcW w:w="723" w:type="dxa"/>
            <w:noWrap/>
            <w:hideMark/>
          </w:tcPr>
          <w:p w14:paraId="477A05D8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5"/>
                <w:w w:val="105"/>
                <w:sz w:val="17"/>
                <w:szCs w:val="17"/>
                <w:lang w:eastAsia="nb-NO"/>
              </w:rPr>
              <w:t>Gul</w:t>
            </w:r>
          </w:p>
        </w:tc>
        <w:tc>
          <w:tcPr>
            <w:tcW w:w="1084" w:type="dxa"/>
            <w:noWrap/>
            <w:hideMark/>
          </w:tcPr>
          <w:p w14:paraId="2F3EFB99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Kamflex</w:t>
            </w:r>
          </w:p>
        </w:tc>
      </w:tr>
      <w:tr w:rsidR="00914E7A" w:rsidRPr="00914E7A" w14:paraId="4E434CC1" w14:textId="77777777" w:rsidTr="00086814">
        <w:trPr>
          <w:trHeight w:val="255"/>
        </w:trPr>
        <w:tc>
          <w:tcPr>
            <w:tcW w:w="1129" w:type="dxa"/>
            <w:noWrap/>
            <w:hideMark/>
          </w:tcPr>
          <w:p w14:paraId="20CD7CE9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969" w:type="dxa"/>
            <w:noWrap/>
            <w:hideMark/>
          </w:tcPr>
          <w:p w14:paraId="063DCD0A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1148" w:type="dxa"/>
            <w:noWrap/>
            <w:hideMark/>
          </w:tcPr>
          <w:p w14:paraId="0BEFBCAC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952" w:type="dxa"/>
            <w:noWrap/>
            <w:hideMark/>
          </w:tcPr>
          <w:p w14:paraId="0725C344" w14:textId="77777777" w:rsidR="00914E7A" w:rsidRPr="00914E7A" w:rsidRDefault="00914E7A" w:rsidP="00691765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832" w:type="dxa"/>
            <w:noWrap/>
            <w:hideMark/>
          </w:tcPr>
          <w:p w14:paraId="4EC0C4B2" w14:textId="77E41AD8" w:rsidR="00914E7A" w:rsidRPr="00914E7A" w:rsidRDefault="00914E7A" w:rsidP="0069176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</w:p>
        </w:tc>
        <w:tc>
          <w:tcPr>
            <w:tcW w:w="3754" w:type="dxa"/>
            <w:noWrap/>
            <w:hideMark/>
          </w:tcPr>
          <w:p w14:paraId="5446B4F5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3799021B" w14:textId="77777777" w:rsidR="00914E7A" w:rsidRPr="00914E7A" w:rsidRDefault="00914E7A" w:rsidP="008C29C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03F29D41" w14:textId="068AB403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</w:p>
        </w:tc>
        <w:tc>
          <w:tcPr>
            <w:tcW w:w="992" w:type="dxa"/>
            <w:noWrap/>
            <w:hideMark/>
          </w:tcPr>
          <w:p w14:paraId="0D87791E" w14:textId="12289356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</w:p>
        </w:tc>
        <w:tc>
          <w:tcPr>
            <w:tcW w:w="709" w:type="dxa"/>
            <w:noWrap/>
            <w:hideMark/>
          </w:tcPr>
          <w:p w14:paraId="213E37B6" w14:textId="39A8FF38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</w:p>
        </w:tc>
        <w:tc>
          <w:tcPr>
            <w:tcW w:w="723" w:type="dxa"/>
            <w:noWrap/>
            <w:hideMark/>
          </w:tcPr>
          <w:p w14:paraId="6AEC035A" w14:textId="2353CAEE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</w:p>
        </w:tc>
        <w:tc>
          <w:tcPr>
            <w:tcW w:w="1084" w:type="dxa"/>
            <w:noWrap/>
            <w:hideMark/>
          </w:tcPr>
          <w:p w14:paraId="7B498369" w14:textId="609CE02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</w:p>
        </w:tc>
      </w:tr>
      <w:tr w:rsidR="00914E7A" w:rsidRPr="00914E7A" w14:paraId="704980B4" w14:textId="77777777" w:rsidTr="00086814">
        <w:trPr>
          <w:trHeight w:val="255"/>
        </w:trPr>
        <w:tc>
          <w:tcPr>
            <w:tcW w:w="1129" w:type="dxa"/>
            <w:noWrap/>
            <w:hideMark/>
          </w:tcPr>
          <w:p w14:paraId="06E45A77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77.4561</w:t>
            </w:r>
          </w:p>
        </w:tc>
        <w:tc>
          <w:tcPr>
            <w:tcW w:w="969" w:type="dxa"/>
            <w:noWrap/>
            <w:hideMark/>
          </w:tcPr>
          <w:p w14:paraId="016F2C40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1148" w:type="dxa"/>
            <w:noWrap/>
            <w:hideMark/>
          </w:tcPr>
          <w:p w14:paraId="21013C63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Dr40-10</w:t>
            </w:r>
          </w:p>
        </w:tc>
        <w:tc>
          <w:tcPr>
            <w:tcW w:w="952" w:type="dxa"/>
            <w:noWrap/>
            <w:hideMark/>
          </w:tcPr>
          <w:p w14:paraId="47767117" w14:textId="77777777" w:rsidR="00914E7A" w:rsidRPr="00914E7A" w:rsidRDefault="00914E7A" w:rsidP="00691765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0,1</w:t>
            </w:r>
          </w:p>
        </w:tc>
        <w:tc>
          <w:tcPr>
            <w:tcW w:w="832" w:type="dxa"/>
            <w:noWrap/>
            <w:hideMark/>
          </w:tcPr>
          <w:p w14:paraId="25DD5D81" w14:textId="77777777" w:rsidR="00914E7A" w:rsidRPr="00914E7A" w:rsidRDefault="00914E7A" w:rsidP="0069176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w w:val="103"/>
                <w:sz w:val="17"/>
                <w:szCs w:val="17"/>
                <w:lang w:eastAsia="nb-NO"/>
              </w:rPr>
              <w:t>m</w:t>
            </w:r>
          </w:p>
        </w:tc>
        <w:tc>
          <w:tcPr>
            <w:tcW w:w="3754" w:type="dxa"/>
            <w:noWrap/>
            <w:hideMark/>
          </w:tcPr>
          <w:p w14:paraId="3858ED70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w w:val="105"/>
                <w:sz w:val="17"/>
                <w:szCs w:val="17"/>
                <w:lang w:eastAsia="nb-NO"/>
              </w:rPr>
              <w:t>Dråpeflex hvit, 10 cm</w:t>
            </w:r>
          </w:p>
        </w:tc>
        <w:tc>
          <w:tcPr>
            <w:tcW w:w="850" w:type="dxa"/>
            <w:noWrap/>
            <w:hideMark/>
          </w:tcPr>
          <w:p w14:paraId="4699B7C8" w14:textId="77777777" w:rsidR="00914E7A" w:rsidRPr="00914E7A" w:rsidRDefault="00914E7A" w:rsidP="008C29C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5"/>
                <w:w w:val="105"/>
                <w:sz w:val="17"/>
                <w:szCs w:val="17"/>
                <w:lang w:eastAsia="nb-NO"/>
              </w:rPr>
              <w:t>10</w:t>
            </w:r>
          </w:p>
        </w:tc>
        <w:tc>
          <w:tcPr>
            <w:tcW w:w="1276" w:type="dxa"/>
            <w:noWrap/>
            <w:hideMark/>
          </w:tcPr>
          <w:p w14:paraId="122C422F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Ekstrudert</w:t>
            </w:r>
          </w:p>
        </w:tc>
        <w:tc>
          <w:tcPr>
            <w:tcW w:w="992" w:type="dxa"/>
            <w:noWrap/>
            <w:hideMark/>
          </w:tcPr>
          <w:p w14:paraId="46F3C656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4,00</w:t>
            </w:r>
          </w:p>
        </w:tc>
        <w:tc>
          <w:tcPr>
            <w:tcW w:w="709" w:type="dxa"/>
            <w:noWrap/>
            <w:hideMark/>
          </w:tcPr>
          <w:p w14:paraId="110CB31A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0,55</w:t>
            </w:r>
          </w:p>
        </w:tc>
        <w:tc>
          <w:tcPr>
            <w:tcW w:w="723" w:type="dxa"/>
            <w:noWrap/>
            <w:hideMark/>
          </w:tcPr>
          <w:p w14:paraId="2F3FA877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Hvit</w:t>
            </w:r>
          </w:p>
        </w:tc>
        <w:tc>
          <w:tcPr>
            <w:tcW w:w="1084" w:type="dxa"/>
            <w:noWrap/>
            <w:hideMark/>
          </w:tcPr>
          <w:p w14:paraId="382EA3AA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Dråper</w:t>
            </w:r>
          </w:p>
        </w:tc>
      </w:tr>
      <w:tr w:rsidR="00914E7A" w:rsidRPr="00914E7A" w14:paraId="20689C5A" w14:textId="77777777" w:rsidTr="00086814">
        <w:trPr>
          <w:trHeight w:val="255"/>
        </w:trPr>
        <w:tc>
          <w:tcPr>
            <w:tcW w:w="1129" w:type="dxa"/>
            <w:noWrap/>
            <w:hideMark/>
          </w:tcPr>
          <w:p w14:paraId="4EDB7253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77.4562</w:t>
            </w:r>
          </w:p>
        </w:tc>
        <w:tc>
          <w:tcPr>
            <w:tcW w:w="969" w:type="dxa"/>
            <w:noWrap/>
            <w:hideMark/>
          </w:tcPr>
          <w:p w14:paraId="53BDBA96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1148" w:type="dxa"/>
            <w:noWrap/>
            <w:hideMark/>
          </w:tcPr>
          <w:p w14:paraId="30ABDD91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Dr40-15</w:t>
            </w:r>
          </w:p>
        </w:tc>
        <w:tc>
          <w:tcPr>
            <w:tcW w:w="952" w:type="dxa"/>
            <w:noWrap/>
            <w:hideMark/>
          </w:tcPr>
          <w:p w14:paraId="4C5FCBAE" w14:textId="77777777" w:rsidR="00914E7A" w:rsidRPr="00914E7A" w:rsidRDefault="00914E7A" w:rsidP="00691765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0,15</w:t>
            </w:r>
          </w:p>
        </w:tc>
        <w:tc>
          <w:tcPr>
            <w:tcW w:w="832" w:type="dxa"/>
            <w:noWrap/>
            <w:hideMark/>
          </w:tcPr>
          <w:p w14:paraId="1215C168" w14:textId="77777777" w:rsidR="00914E7A" w:rsidRPr="00914E7A" w:rsidRDefault="00914E7A" w:rsidP="0069176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w w:val="103"/>
                <w:sz w:val="17"/>
                <w:szCs w:val="17"/>
                <w:lang w:eastAsia="nb-NO"/>
              </w:rPr>
              <w:t>m</w:t>
            </w:r>
          </w:p>
        </w:tc>
        <w:tc>
          <w:tcPr>
            <w:tcW w:w="3754" w:type="dxa"/>
            <w:noWrap/>
            <w:hideMark/>
          </w:tcPr>
          <w:p w14:paraId="67A97B89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w w:val="105"/>
                <w:sz w:val="17"/>
                <w:szCs w:val="17"/>
                <w:lang w:eastAsia="nb-NO"/>
              </w:rPr>
              <w:t>Dråpeflex hvit, 15 cm</w:t>
            </w:r>
          </w:p>
        </w:tc>
        <w:tc>
          <w:tcPr>
            <w:tcW w:w="850" w:type="dxa"/>
            <w:noWrap/>
            <w:hideMark/>
          </w:tcPr>
          <w:p w14:paraId="6BF51EEB" w14:textId="77777777" w:rsidR="00914E7A" w:rsidRPr="00914E7A" w:rsidRDefault="00914E7A" w:rsidP="008C29C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5"/>
                <w:w w:val="105"/>
                <w:sz w:val="17"/>
                <w:szCs w:val="17"/>
                <w:lang w:eastAsia="nb-NO"/>
              </w:rPr>
              <w:t>15</w:t>
            </w:r>
          </w:p>
        </w:tc>
        <w:tc>
          <w:tcPr>
            <w:tcW w:w="1276" w:type="dxa"/>
            <w:noWrap/>
            <w:hideMark/>
          </w:tcPr>
          <w:p w14:paraId="35B009A5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Ekstrudert</w:t>
            </w:r>
          </w:p>
        </w:tc>
        <w:tc>
          <w:tcPr>
            <w:tcW w:w="992" w:type="dxa"/>
            <w:noWrap/>
            <w:hideMark/>
          </w:tcPr>
          <w:p w14:paraId="3D6EC48D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4,00</w:t>
            </w:r>
          </w:p>
        </w:tc>
        <w:tc>
          <w:tcPr>
            <w:tcW w:w="709" w:type="dxa"/>
            <w:noWrap/>
            <w:hideMark/>
          </w:tcPr>
          <w:p w14:paraId="5D77253F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0,83</w:t>
            </w:r>
          </w:p>
        </w:tc>
        <w:tc>
          <w:tcPr>
            <w:tcW w:w="723" w:type="dxa"/>
            <w:noWrap/>
            <w:hideMark/>
          </w:tcPr>
          <w:p w14:paraId="3EDCBB6D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Hvit</w:t>
            </w:r>
          </w:p>
        </w:tc>
        <w:tc>
          <w:tcPr>
            <w:tcW w:w="1084" w:type="dxa"/>
            <w:noWrap/>
            <w:hideMark/>
          </w:tcPr>
          <w:p w14:paraId="350F20C3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Dråper</w:t>
            </w:r>
          </w:p>
        </w:tc>
      </w:tr>
      <w:tr w:rsidR="00914E7A" w:rsidRPr="00914E7A" w14:paraId="6E806398" w14:textId="77777777" w:rsidTr="00086814">
        <w:trPr>
          <w:trHeight w:val="255"/>
        </w:trPr>
        <w:tc>
          <w:tcPr>
            <w:tcW w:w="1129" w:type="dxa"/>
            <w:noWrap/>
            <w:hideMark/>
          </w:tcPr>
          <w:p w14:paraId="6842F56B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77.4563</w:t>
            </w:r>
          </w:p>
        </w:tc>
        <w:tc>
          <w:tcPr>
            <w:tcW w:w="969" w:type="dxa"/>
            <w:noWrap/>
            <w:hideMark/>
          </w:tcPr>
          <w:p w14:paraId="6BCE0A12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1148" w:type="dxa"/>
            <w:noWrap/>
            <w:hideMark/>
          </w:tcPr>
          <w:p w14:paraId="5A654C93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Dr40-20</w:t>
            </w:r>
          </w:p>
        </w:tc>
        <w:tc>
          <w:tcPr>
            <w:tcW w:w="952" w:type="dxa"/>
            <w:noWrap/>
            <w:hideMark/>
          </w:tcPr>
          <w:p w14:paraId="7B377CF0" w14:textId="77777777" w:rsidR="00914E7A" w:rsidRPr="00914E7A" w:rsidRDefault="00914E7A" w:rsidP="00691765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0,2</w:t>
            </w:r>
          </w:p>
        </w:tc>
        <w:tc>
          <w:tcPr>
            <w:tcW w:w="832" w:type="dxa"/>
            <w:noWrap/>
            <w:hideMark/>
          </w:tcPr>
          <w:p w14:paraId="1AC105B7" w14:textId="77777777" w:rsidR="00914E7A" w:rsidRPr="00914E7A" w:rsidRDefault="00914E7A" w:rsidP="0069176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w w:val="103"/>
                <w:sz w:val="17"/>
                <w:szCs w:val="17"/>
                <w:lang w:eastAsia="nb-NO"/>
              </w:rPr>
              <w:t>m</w:t>
            </w:r>
          </w:p>
        </w:tc>
        <w:tc>
          <w:tcPr>
            <w:tcW w:w="3754" w:type="dxa"/>
            <w:noWrap/>
            <w:hideMark/>
          </w:tcPr>
          <w:p w14:paraId="7A050123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w w:val="105"/>
                <w:sz w:val="17"/>
                <w:szCs w:val="17"/>
                <w:lang w:eastAsia="nb-NO"/>
              </w:rPr>
              <w:t>Dråpeflex hvit, 20 cm</w:t>
            </w:r>
          </w:p>
        </w:tc>
        <w:tc>
          <w:tcPr>
            <w:tcW w:w="850" w:type="dxa"/>
            <w:noWrap/>
            <w:hideMark/>
          </w:tcPr>
          <w:p w14:paraId="2D099CBE" w14:textId="77777777" w:rsidR="00914E7A" w:rsidRPr="00914E7A" w:rsidRDefault="00914E7A" w:rsidP="008C29C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5"/>
                <w:w w:val="105"/>
                <w:sz w:val="17"/>
                <w:szCs w:val="17"/>
                <w:lang w:eastAsia="nb-NO"/>
              </w:rPr>
              <w:t>20</w:t>
            </w:r>
          </w:p>
        </w:tc>
        <w:tc>
          <w:tcPr>
            <w:tcW w:w="1276" w:type="dxa"/>
            <w:noWrap/>
            <w:hideMark/>
          </w:tcPr>
          <w:p w14:paraId="64CEF6C5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Ekstrudert</w:t>
            </w:r>
          </w:p>
        </w:tc>
        <w:tc>
          <w:tcPr>
            <w:tcW w:w="992" w:type="dxa"/>
            <w:noWrap/>
            <w:hideMark/>
          </w:tcPr>
          <w:p w14:paraId="72DDC3EC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4,00</w:t>
            </w:r>
          </w:p>
        </w:tc>
        <w:tc>
          <w:tcPr>
            <w:tcW w:w="709" w:type="dxa"/>
            <w:noWrap/>
            <w:hideMark/>
          </w:tcPr>
          <w:p w14:paraId="40B22534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1,10</w:t>
            </w:r>
          </w:p>
        </w:tc>
        <w:tc>
          <w:tcPr>
            <w:tcW w:w="723" w:type="dxa"/>
            <w:noWrap/>
            <w:hideMark/>
          </w:tcPr>
          <w:p w14:paraId="0D4A0819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Hvit</w:t>
            </w:r>
          </w:p>
        </w:tc>
        <w:tc>
          <w:tcPr>
            <w:tcW w:w="1084" w:type="dxa"/>
            <w:noWrap/>
            <w:hideMark/>
          </w:tcPr>
          <w:p w14:paraId="6C255024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Dråper</w:t>
            </w:r>
          </w:p>
        </w:tc>
      </w:tr>
      <w:tr w:rsidR="00914E7A" w:rsidRPr="00914E7A" w14:paraId="6DD08E03" w14:textId="77777777" w:rsidTr="00086814">
        <w:trPr>
          <w:trHeight w:val="255"/>
        </w:trPr>
        <w:tc>
          <w:tcPr>
            <w:tcW w:w="1129" w:type="dxa"/>
            <w:noWrap/>
            <w:hideMark/>
          </w:tcPr>
          <w:p w14:paraId="4E79BB6C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77.4564</w:t>
            </w:r>
          </w:p>
        </w:tc>
        <w:tc>
          <w:tcPr>
            <w:tcW w:w="969" w:type="dxa"/>
            <w:noWrap/>
            <w:hideMark/>
          </w:tcPr>
          <w:p w14:paraId="2F180C28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1148" w:type="dxa"/>
            <w:noWrap/>
            <w:hideMark/>
          </w:tcPr>
          <w:p w14:paraId="48971FEA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Dr40-30</w:t>
            </w:r>
          </w:p>
        </w:tc>
        <w:tc>
          <w:tcPr>
            <w:tcW w:w="952" w:type="dxa"/>
            <w:noWrap/>
            <w:hideMark/>
          </w:tcPr>
          <w:p w14:paraId="68B0357D" w14:textId="77777777" w:rsidR="00914E7A" w:rsidRPr="00914E7A" w:rsidRDefault="00914E7A" w:rsidP="00691765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0,3</w:t>
            </w:r>
          </w:p>
        </w:tc>
        <w:tc>
          <w:tcPr>
            <w:tcW w:w="832" w:type="dxa"/>
            <w:noWrap/>
            <w:hideMark/>
          </w:tcPr>
          <w:p w14:paraId="4B00E250" w14:textId="77777777" w:rsidR="00914E7A" w:rsidRPr="00914E7A" w:rsidRDefault="00914E7A" w:rsidP="0069176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w w:val="103"/>
                <w:sz w:val="17"/>
                <w:szCs w:val="17"/>
                <w:lang w:eastAsia="nb-NO"/>
              </w:rPr>
              <w:t>m</w:t>
            </w:r>
          </w:p>
        </w:tc>
        <w:tc>
          <w:tcPr>
            <w:tcW w:w="3754" w:type="dxa"/>
            <w:noWrap/>
            <w:hideMark/>
          </w:tcPr>
          <w:p w14:paraId="7BF6F219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w w:val="105"/>
                <w:sz w:val="17"/>
                <w:szCs w:val="17"/>
                <w:lang w:eastAsia="nb-NO"/>
              </w:rPr>
              <w:t>Dråpeflex hvit, 30 cm</w:t>
            </w:r>
          </w:p>
        </w:tc>
        <w:tc>
          <w:tcPr>
            <w:tcW w:w="850" w:type="dxa"/>
            <w:noWrap/>
            <w:hideMark/>
          </w:tcPr>
          <w:p w14:paraId="4BB29D85" w14:textId="77777777" w:rsidR="00914E7A" w:rsidRPr="00914E7A" w:rsidRDefault="00914E7A" w:rsidP="008C29C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5"/>
                <w:w w:val="105"/>
                <w:sz w:val="17"/>
                <w:szCs w:val="17"/>
                <w:lang w:eastAsia="nb-NO"/>
              </w:rPr>
              <w:t>30</w:t>
            </w:r>
          </w:p>
        </w:tc>
        <w:tc>
          <w:tcPr>
            <w:tcW w:w="1276" w:type="dxa"/>
            <w:noWrap/>
            <w:hideMark/>
          </w:tcPr>
          <w:p w14:paraId="1E51DBA6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Ekstrudert</w:t>
            </w:r>
          </w:p>
        </w:tc>
        <w:tc>
          <w:tcPr>
            <w:tcW w:w="992" w:type="dxa"/>
            <w:noWrap/>
            <w:hideMark/>
          </w:tcPr>
          <w:p w14:paraId="45642B19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4,00</w:t>
            </w:r>
          </w:p>
        </w:tc>
        <w:tc>
          <w:tcPr>
            <w:tcW w:w="709" w:type="dxa"/>
            <w:noWrap/>
            <w:hideMark/>
          </w:tcPr>
          <w:p w14:paraId="2ED635F9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1,65</w:t>
            </w:r>
          </w:p>
        </w:tc>
        <w:tc>
          <w:tcPr>
            <w:tcW w:w="723" w:type="dxa"/>
            <w:noWrap/>
            <w:hideMark/>
          </w:tcPr>
          <w:p w14:paraId="6AE16DC4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Hvit</w:t>
            </w:r>
          </w:p>
        </w:tc>
        <w:tc>
          <w:tcPr>
            <w:tcW w:w="1084" w:type="dxa"/>
            <w:noWrap/>
            <w:hideMark/>
          </w:tcPr>
          <w:p w14:paraId="653CF003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Dråper</w:t>
            </w:r>
          </w:p>
        </w:tc>
      </w:tr>
      <w:tr w:rsidR="00914E7A" w:rsidRPr="00914E7A" w14:paraId="027BC764" w14:textId="77777777" w:rsidTr="00086814">
        <w:trPr>
          <w:trHeight w:val="255"/>
        </w:trPr>
        <w:tc>
          <w:tcPr>
            <w:tcW w:w="1129" w:type="dxa"/>
            <w:noWrap/>
            <w:hideMark/>
          </w:tcPr>
          <w:p w14:paraId="74E4EAA5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77.4565</w:t>
            </w:r>
          </w:p>
        </w:tc>
        <w:tc>
          <w:tcPr>
            <w:tcW w:w="969" w:type="dxa"/>
            <w:noWrap/>
            <w:hideMark/>
          </w:tcPr>
          <w:p w14:paraId="0D0AA8F7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1148" w:type="dxa"/>
            <w:noWrap/>
            <w:hideMark/>
          </w:tcPr>
          <w:p w14:paraId="6D00CA4B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DrG40-10</w:t>
            </w:r>
          </w:p>
        </w:tc>
        <w:tc>
          <w:tcPr>
            <w:tcW w:w="952" w:type="dxa"/>
            <w:noWrap/>
            <w:hideMark/>
          </w:tcPr>
          <w:p w14:paraId="525D92C9" w14:textId="77777777" w:rsidR="00914E7A" w:rsidRPr="00914E7A" w:rsidRDefault="00914E7A" w:rsidP="00691765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0,1</w:t>
            </w:r>
          </w:p>
        </w:tc>
        <w:tc>
          <w:tcPr>
            <w:tcW w:w="832" w:type="dxa"/>
            <w:noWrap/>
            <w:hideMark/>
          </w:tcPr>
          <w:p w14:paraId="6AD50674" w14:textId="77777777" w:rsidR="00914E7A" w:rsidRPr="00914E7A" w:rsidRDefault="00914E7A" w:rsidP="0069176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w w:val="103"/>
                <w:sz w:val="17"/>
                <w:szCs w:val="17"/>
                <w:lang w:eastAsia="nb-NO"/>
              </w:rPr>
              <w:t>m</w:t>
            </w:r>
          </w:p>
        </w:tc>
        <w:tc>
          <w:tcPr>
            <w:tcW w:w="3754" w:type="dxa"/>
            <w:noWrap/>
            <w:hideMark/>
          </w:tcPr>
          <w:p w14:paraId="09657D64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w w:val="105"/>
                <w:sz w:val="17"/>
                <w:szCs w:val="17"/>
                <w:lang w:eastAsia="nb-NO"/>
              </w:rPr>
              <w:t>Dråpeflex gul, 10 cm</w:t>
            </w:r>
          </w:p>
        </w:tc>
        <w:tc>
          <w:tcPr>
            <w:tcW w:w="850" w:type="dxa"/>
            <w:noWrap/>
            <w:hideMark/>
          </w:tcPr>
          <w:p w14:paraId="15881283" w14:textId="77777777" w:rsidR="00914E7A" w:rsidRPr="00914E7A" w:rsidRDefault="00914E7A" w:rsidP="008C29C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5"/>
                <w:w w:val="105"/>
                <w:sz w:val="17"/>
                <w:szCs w:val="17"/>
                <w:lang w:eastAsia="nb-NO"/>
              </w:rPr>
              <w:t>10</w:t>
            </w:r>
          </w:p>
        </w:tc>
        <w:tc>
          <w:tcPr>
            <w:tcW w:w="1276" w:type="dxa"/>
            <w:noWrap/>
            <w:hideMark/>
          </w:tcPr>
          <w:p w14:paraId="203AF360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Ekstrudert</w:t>
            </w:r>
          </w:p>
        </w:tc>
        <w:tc>
          <w:tcPr>
            <w:tcW w:w="992" w:type="dxa"/>
            <w:noWrap/>
            <w:hideMark/>
          </w:tcPr>
          <w:p w14:paraId="10975DCE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4,00</w:t>
            </w:r>
          </w:p>
        </w:tc>
        <w:tc>
          <w:tcPr>
            <w:tcW w:w="709" w:type="dxa"/>
            <w:noWrap/>
            <w:hideMark/>
          </w:tcPr>
          <w:p w14:paraId="19F65698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0,55</w:t>
            </w:r>
          </w:p>
        </w:tc>
        <w:tc>
          <w:tcPr>
            <w:tcW w:w="723" w:type="dxa"/>
            <w:noWrap/>
            <w:hideMark/>
          </w:tcPr>
          <w:p w14:paraId="1A64C5E2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5"/>
                <w:w w:val="105"/>
                <w:sz w:val="17"/>
                <w:szCs w:val="17"/>
                <w:lang w:eastAsia="nb-NO"/>
              </w:rPr>
              <w:t>Gul</w:t>
            </w:r>
          </w:p>
        </w:tc>
        <w:tc>
          <w:tcPr>
            <w:tcW w:w="1084" w:type="dxa"/>
            <w:noWrap/>
            <w:hideMark/>
          </w:tcPr>
          <w:p w14:paraId="27083F94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Dråper</w:t>
            </w:r>
          </w:p>
        </w:tc>
      </w:tr>
      <w:tr w:rsidR="00914E7A" w:rsidRPr="00914E7A" w14:paraId="54917BC7" w14:textId="77777777" w:rsidTr="00086814">
        <w:trPr>
          <w:trHeight w:val="255"/>
        </w:trPr>
        <w:tc>
          <w:tcPr>
            <w:tcW w:w="1129" w:type="dxa"/>
            <w:noWrap/>
            <w:hideMark/>
          </w:tcPr>
          <w:p w14:paraId="619D0AC3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77.4566</w:t>
            </w:r>
          </w:p>
        </w:tc>
        <w:tc>
          <w:tcPr>
            <w:tcW w:w="969" w:type="dxa"/>
            <w:noWrap/>
            <w:hideMark/>
          </w:tcPr>
          <w:p w14:paraId="60B2C6F6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1148" w:type="dxa"/>
            <w:noWrap/>
            <w:hideMark/>
          </w:tcPr>
          <w:p w14:paraId="4587C055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DrG40-15</w:t>
            </w:r>
          </w:p>
        </w:tc>
        <w:tc>
          <w:tcPr>
            <w:tcW w:w="952" w:type="dxa"/>
            <w:noWrap/>
            <w:hideMark/>
          </w:tcPr>
          <w:p w14:paraId="03EA451D" w14:textId="77777777" w:rsidR="00914E7A" w:rsidRPr="00914E7A" w:rsidRDefault="00914E7A" w:rsidP="00691765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0,15</w:t>
            </w:r>
          </w:p>
        </w:tc>
        <w:tc>
          <w:tcPr>
            <w:tcW w:w="832" w:type="dxa"/>
            <w:noWrap/>
            <w:hideMark/>
          </w:tcPr>
          <w:p w14:paraId="4D6A20E8" w14:textId="77777777" w:rsidR="00914E7A" w:rsidRPr="00914E7A" w:rsidRDefault="00914E7A" w:rsidP="0069176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w w:val="103"/>
                <w:sz w:val="17"/>
                <w:szCs w:val="17"/>
                <w:lang w:eastAsia="nb-NO"/>
              </w:rPr>
              <w:t>m</w:t>
            </w:r>
          </w:p>
        </w:tc>
        <w:tc>
          <w:tcPr>
            <w:tcW w:w="3754" w:type="dxa"/>
            <w:noWrap/>
            <w:hideMark/>
          </w:tcPr>
          <w:p w14:paraId="7B7D4709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w w:val="105"/>
                <w:sz w:val="17"/>
                <w:szCs w:val="17"/>
                <w:lang w:eastAsia="nb-NO"/>
              </w:rPr>
              <w:t>Dråpeflex gul, 15 cm</w:t>
            </w:r>
          </w:p>
        </w:tc>
        <w:tc>
          <w:tcPr>
            <w:tcW w:w="850" w:type="dxa"/>
            <w:noWrap/>
            <w:hideMark/>
          </w:tcPr>
          <w:p w14:paraId="101B0D8C" w14:textId="77777777" w:rsidR="00914E7A" w:rsidRPr="00914E7A" w:rsidRDefault="00914E7A" w:rsidP="008C29C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5"/>
                <w:w w:val="105"/>
                <w:sz w:val="17"/>
                <w:szCs w:val="17"/>
                <w:lang w:eastAsia="nb-NO"/>
              </w:rPr>
              <w:t>15</w:t>
            </w:r>
          </w:p>
        </w:tc>
        <w:tc>
          <w:tcPr>
            <w:tcW w:w="1276" w:type="dxa"/>
            <w:noWrap/>
            <w:hideMark/>
          </w:tcPr>
          <w:p w14:paraId="78E36F46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Ekstrudert</w:t>
            </w:r>
          </w:p>
        </w:tc>
        <w:tc>
          <w:tcPr>
            <w:tcW w:w="992" w:type="dxa"/>
            <w:noWrap/>
            <w:hideMark/>
          </w:tcPr>
          <w:p w14:paraId="4830D235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4,00</w:t>
            </w:r>
          </w:p>
        </w:tc>
        <w:tc>
          <w:tcPr>
            <w:tcW w:w="709" w:type="dxa"/>
            <w:noWrap/>
            <w:hideMark/>
          </w:tcPr>
          <w:p w14:paraId="13FD05D0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0,83</w:t>
            </w:r>
          </w:p>
        </w:tc>
        <w:tc>
          <w:tcPr>
            <w:tcW w:w="723" w:type="dxa"/>
            <w:noWrap/>
            <w:hideMark/>
          </w:tcPr>
          <w:p w14:paraId="6CD4A5C5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5"/>
                <w:w w:val="105"/>
                <w:sz w:val="17"/>
                <w:szCs w:val="17"/>
                <w:lang w:eastAsia="nb-NO"/>
              </w:rPr>
              <w:t>Gul</w:t>
            </w:r>
          </w:p>
        </w:tc>
        <w:tc>
          <w:tcPr>
            <w:tcW w:w="1084" w:type="dxa"/>
            <w:noWrap/>
            <w:hideMark/>
          </w:tcPr>
          <w:p w14:paraId="34E87306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Dråper</w:t>
            </w:r>
          </w:p>
        </w:tc>
      </w:tr>
      <w:tr w:rsidR="00914E7A" w:rsidRPr="00914E7A" w14:paraId="42EE0B68" w14:textId="77777777" w:rsidTr="00086814">
        <w:trPr>
          <w:trHeight w:val="255"/>
        </w:trPr>
        <w:tc>
          <w:tcPr>
            <w:tcW w:w="1129" w:type="dxa"/>
            <w:noWrap/>
            <w:hideMark/>
          </w:tcPr>
          <w:p w14:paraId="6C466FE2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77.4567</w:t>
            </w:r>
          </w:p>
        </w:tc>
        <w:tc>
          <w:tcPr>
            <w:tcW w:w="969" w:type="dxa"/>
            <w:noWrap/>
            <w:hideMark/>
          </w:tcPr>
          <w:p w14:paraId="653F3533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1148" w:type="dxa"/>
            <w:noWrap/>
            <w:hideMark/>
          </w:tcPr>
          <w:p w14:paraId="44E8C85C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DrG40-30</w:t>
            </w:r>
          </w:p>
        </w:tc>
        <w:tc>
          <w:tcPr>
            <w:tcW w:w="952" w:type="dxa"/>
            <w:noWrap/>
            <w:hideMark/>
          </w:tcPr>
          <w:p w14:paraId="315B3B4D" w14:textId="77777777" w:rsidR="00914E7A" w:rsidRPr="00914E7A" w:rsidRDefault="00914E7A" w:rsidP="00691765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0,3</w:t>
            </w:r>
          </w:p>
        </w:tc>
        <w:tc>
          <w:tcPr>
            <w:tcW w:w="832" w:type="dxa"/>
            <w:noWrap/>
            <w:hideMark/>
          </w:tcPr>
          <w:p w14:paraId="13FED690" w14:textId="77777777" w:rsidR="00914E7A" w:rsidRPr="00914E7A" w:rsidRDefault="00914E7A" w:rsidP="0069176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w w:val="103"/>
                <w:sz w:val="17"/>
                <w:szCs w:val="17"/>
                <w:lang w:eastAsia="nb-NO"/>
              </w:rPr>
              <w:t>m</w:t>
            </w:r>
          </w:p>
        </w:tc>
        <w:tc>
          <w:tcPr>
            <w:tcW w:w="3754" w:type="dxa"/>
            <w:noWrap/>
            <w:hideMark/>
          </w:tcPr>
          <w:p w14:paraId="327A00C5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w w:val="105"/>
                <w:sz w:val="17"/>
                <w:szCs w:val="17"/>
                <w:lang w:eastAsia="nb-NO"/>
              </w:rPr>
              <w:t>Dråpeflex gul, 30 cm</w:t>
            </w:r>
          </w:p>
        </w:tc>
        <w:tc>
          <w:tcPr>
            <w:tcW w:w="850" w:type="dxa"/>
            <w:noWrap/>
            <w:hideMark/>
          </w:tcPr>
          <w:p w14:paraId="0D7C50B9" w14:textId="77777777" w:rsidR="00914E7A" w:rsidRPr="00914E7A" w:rsidRDefault="00914E7A" w:rsidP="008C29C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5"/>
                <w:w w:val="105"/>
                <w:sz w:val="17"/>
                <w:szCs w:val="17"/>
                <w:lang w:eastAsia="nb-NO"/>
              </w:rPr>
              <w:t>30</w:t>
            </w:r>
          </w:p>
        </w:tc>
        <w:tc>
          <w:tcPr>
            <w:tcW w:w="1276" w:type="dxa"/>
            <w:noWrap/>
            <w:hideMark/>
          </w:tcPr>
          <w:p w14:paraId="753183CC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Ekstrudert</w:t>
            </w:r>
          </w:p>
        </w:tc>
        <w:tc>
          <w:tcPr>
            <w:tcW w:w="992" w:type="dxa"/>
            <w:noWrap/>
            <w:hideMark/>
          </w:tcPr>
          <w:p w14:paraId="079A2AF7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4,00</w:t>
            </w:r>
          </w:p>
        </w:tc>
        <w:tc>
          <w:tcPr>
            <w:tcW w:w="709" w:type="dxa"/>
            <w:noWrap/>
            <w:hideMark/>
          </w:tcPr>
          <w:p w14:paraId="406EF0F7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1,65</w:t>
            </w:r>
          </w:p>
        </w:tc>
        <w:tc>
          <w:tcPr>
            <w:tcW w:w="723" w:type="dxa"/>
            <w:noWrap/>
            <w:hideMark/>
          </w:tcPr>
          <w:p w14:paraId="7B1F0626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5"/>
                <w:w w:val="105"/>
                <w:sz w:val="17"/>
                <w:szCs w:val="17"/>
                <w:lang w:eastAsia="nb-NO"/>
              </w:rPr>
              <w:t>Gul</w:t>
            </w:r>
          </w:p>
        </w:tc>
        <w:tc>
          <w:tcPr>
            <w:tcW w:w="1084" w:type="dxa"/>
            <w:noWrap/>
            <w:hideMark/>
          </w:tcPr>
          <w:p w14:paraId="703BD883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Dråper</w:t>
            </w:r>
          </w:p>
        </w:tc>
      </w:tr>
      <w:tr w:rsidR="00914E7A" w:rsidRPr="00914E7A" w14:paraId="61155A26" w14:textId="77777777" w:rsidTr="00086814">
        <w:trPr>
          <w:trHeight w:val="255"/>
        </w:trPr>
        <w:tc>
          <w:tcPr>
            <w:tcW w:w="1129" w:type="dxa"/>
            <w:noWrap/>
            <w:hideMark/>
          </w:tcPr>
          <w:p w14:paraId="41386B53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77.4581</w:t>
            </w:r>
          </w:p>
        </w:tc>
        <w:tc>
          <w:tcPr>
            <w:tcW w:w="969" w:type="dxa"/>
            <w:noWrap/>
            <w:hideMark/>
          </w:tcPr>
          <w:p w14:paraId="2C7A2120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1148" w:type="dxa"/>
            <w:noWrap/>
            <w:hideMark/>
          </w:tcPr>
          <w:p w14:paraId="64559786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Esev30-10</w:t>
            </w:r>
          </w:p>
        </w:tc>
        <w:tc>
          <w:tcPr>
            <w:tcW w:w="952" w:type="dxa"/>
            <w:noWrap/>
            <w:hideMark/>
          </w:tcPr>
          <w:p w14:paraId="42A2D3C9" w14:textId="77777777" w:rsidR="00914E7A" w:rsidRPr="00914E7A" w:rsidRDefault="00914E7A" w:rsidP="00691765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0,1</w:t>
            </w:r>
          </w:p>
        </w:tc>
        <w:tc>
          <w:tcPr>
            <w:tcW w:w="832" w:type="dxa"/>
            <w:noWrap/>
            <w:hideMark/>
          </w:tcPr>
          <w:p w14:paraId="7BA39344" w14:textId="77777777" w:rsidR="00914E7A" w:rsidRPr="00914E7A" w:rsidRDefault="00914E7A" w:rsidP="0069176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w w:val="103"/>
                <w:sz w:val="17"/>
                <w:szCs w:val="17"/>
                <w:lang w:eastAsia="nb-NO"/>
              </w:rPr>
              <w:t>m</w:t>
            </w:r>
          </w:p>
        </w:tc>
        <w:tc>
          <w:tcPr>
            <w:tcW w:w="3754" w:type="dxa"/>
            <w:noWrap/>
            <w:hideMark/>
          </w:tcPr>
          <w:p w14:paraId="4D55A252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Sykkelekspress Ekstruder gul, 3mm, 10 cm</w:t>
            </w:r>
          </w:p>
        </w:tc>
        <w:tc>
          <w:tcPr>
            <w:tcW w:w="850" w:type="dxa"/>
            <w:noWrap/>
            <w:hideMark/>
          </w:tcPr>
          <w:p w14:paraId="6940FF20" w14:textId="77777777" w:rsidR="00914E7A" w:rsidRPr="00914E7A" w:rsidRDefault="00914E7A" w:rsidP="008C29C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5"/>
                <w:w w:val="105"/>
                <w:sz w:val="17"/>
                <w:szCs w:val="17"/>
                <w:lang w:eastAsia="nb-NO"/>
              </w:rPr>
              <w:t>10</w:t>
            </w:r>
          </w:p>
        </w:tc>
        <w:tc>
          <w:tcPr>
            <w:tcW w:w="1276" w:type="dxa"/>
            <w:noWrap/>
            <w:hideMark/>
          </w:tcPr>
          <w:p w14:paraId="7D885892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Ekstrudert</w:t>
            </w:r>
          </w:p>
        </w:tc>
        <w:tc>
          <w:tcPr>
            <w:tcW w:w="992" w:type="dxa"/>
            <w:noWrap/>
            <w:hideMark/>
          </w:tcPr>
          <w:p w14:paraId="72BAD318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3,00</w:t>
            </w:r>
          </w:p>
        </w:tc>
        <w:tc>
          <w:tcPr>
            <w:tcW w:w="709" w:type="dxa"/>
            <w:noWrap/>
            <w:hideMark/>
          </w:tcPr>
          <w:p w14:paraId="04413BE1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0,60</w:t>
            </w:r>
          </w:p>
        </w:tc>
        <w:tc>
          <w:tcPr>
            <w:tcW w:w="723" w:type="dxa"/>
            <w:noWrap/>
            <w:hideMark/>
          </w:tcPr>
          <w:p w14:paraId="55A2D977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5"/>
                <w:w w:val="105"/>
                <w:sz w:val="17"/>
                <w:szCs w:val="17"/>
                <w:lang w:eastAsia="nb-NO"/>
              </w:rPr>
              <w:t>Gul</w:t>
            </w:r>
          </w:p>
        </w:tc>
        <w:tc>
          <w:tcPr>
            <w:tcW w:w="1084" w:type="dxa"/>
            <w:noWrap/>
            <w:hideMark/>
          </w:tcPr>
          <w:p w14:paraId="637D82F2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Plan</w:t>
            </w:r>
          </w:p>
        </w:tc>
      </w:tr>
      <w:tr w:rsidR="00914E7A" w14:paraId="1A801BD6" w14:textId="77777777" w:rsidTr="00086814">
        <w:trPr>
          <w:trHeight w:val="255"/>
        </w:trPr>
        <w:tc>
          <w:tcPr>
            <w:tcW w:w="1129" w:type="dxa"/>
          </w:tcPr>
          <w:p w14:paraId="5D006493" w14:textId="77777777" w:rsidR="00914E7A" w:rsidRDefault="00914E7A" w:rsidP="008C29C6">
            <w:pPr>
              <w:pStyle w:val="TableParagraph"/>
              <w:spacing w:before="21" w:line="191" w:lineRule="exact"/>
              <w:ind w:left="29"/>
              <w:rPr>
                <w:spacing w:val="-2"/>
                <w:w w:val="105"/>
                <w:sz w:val="17"/>
              </w:rPr>
            </w:pPr>
          </w:p>
        </w:tc>
        <w:tc>
          <w:tcPr>
            <w:tcW w:w="969" w:type="dxa"/>
          </w:tcPr>
          <w:p w14:paraId="731F4D97" w14:textId="77777777" w:rsidR="00914E7A" w:rsidRDefault="00914E7A" w:rsidP="008C29C6">
            <w:pPr>
              <w:pStyle w:val="TableParagraph"/>
              <w:spacing w:before="0"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1148" w:type="dxa"/>
          </w:tcPr>
          <w:p w14:paraId="12F0932B" w14:textId="77777777" w:rsidR="00914E7A" w:rsidRDefault="00914E7A" w:rsidP="008C29C6">
            <w:pPr>
              <w:pStyle w:val="TableParagraph"/>
              <w:spacing w:before="21" w:line="191" w:lineRule="exact"/>
              <w:ind w:left="28"/>
              <w:rPr>
                <w:sz w:val="17"/>
              </w:rPr>
            </w:pPr>
          </w:p>
        </w:tc>
        <w:tc>
          <w:tcPr>
            <w:tcW w:w="952" w:type="dxa"/>
          </w:tcPr>
          <w:p w14:paraId="324A8F18" w14:textId="77777777" w:rsidR="00914E7A" w:rsidRDefault="00914E7A" w:rsidP="00691765">
            <w:pPr>
              <w:pStyle w:val="TableParagraph"/>
              <w:spacing w:before="21" w:line="191" w:lineRule="exact"/>
              <w:ind w:right="18"/>
              <w:rPr>
                <w:spacing w:val="-4"/>
                <w:w w:val="105"/>
                <w:sz w:val="17"/>
              </w:rPr>
            </w:pPr>
          </w:p>
        </w:tc>
        <w:tc>
          <w:tcPr>
            <w:tcW w:w="832" w:type="dxa"/>
          </w:tcPr>
          <w:p w14:paraId="71606794" w14:textId="77777777" w:rsidR="00914E7A" w:rsidRDefault="00914E7A" w:rsidP="00691765">
            <w:pPr>
              <w:pStyle w:val="TableParagraph"/>
              <w:spacing w:before="21" w:line="191" w:lineRule="exact"/>
              <w:ind w:left="22"/>
              <w:jc w:val="center"/>
              <w:rPr>
                <w:w w:val="103"/>
                <w:sz w:val="17"/>
              </w:rPr>
            </w:pPr>
          </w:p>
        </w:tc>
        <w:tc>
          <w:tcPr>
            <w:tcW w:w="3754" w:type="dxa"/>
          </w:tcPr>
          <w:p w14:paraId="1A728D22" w14:textId="77777777" w:rsidR="00914E7A" w:rsidRDefault="00914E7A" w:rsidP="008C29C6">
            <w:pPr>
              <w:pStyle w:val="TableParagraph"/>
              <w:spacing w:before="21" w:line="191" w:lineRule="exact"/>
              <w:ind w:left="25"/>
              <w:rPr>
                <w:w w:val="105"/>
                <w:sz w:val="17"/>
              </w:rPr>
            </w:pPr>
          </w:p>
        </w:tc>
        <w:tc>
          <w:tcPr>
            <w:tcW w:w="850" w:type="dxa"/>
          </w:tcPr>
          <w:p w14:paraId="379D0846" w14:textId="77777777" w:rsidR="00914E7A" w:rsidRDefault="00914E7A" w:rsidP="008C29C6">
            <w:pPr>
              <w:pStyle w:val="TableParagraph"/>
              <w:spacing w:before="21" w:line="191" w:lineRule="exact"/>
              <w:ind w:left="68" w:right="51"/>
              <w:jc w:val="center"/>
              <w:rPr>
                <w:spacing w:val="-5"/>
                <w:w w:val="105"/>
                <w:sz w:val="17"/>
              </w:rPr>
            </w:pPr>
          </w:p>
        </w:tc>
        <w:tc>
          <w:tcPr>
            <w:tcW w:w="1276" w:type="dxa"/>
          </w:tcPr>
          <w:p w14:paraId="1E5344BE" w14:textId="77777777" w:rsidR="00914E7A" w:rsidRDefault="00914E7A" w:rsidP="00F84206">
            <w:pPr>
              <w:pStyle w:val="TableParagraph"/>
              <w:spacing w:before="21" w:line="191" w:lineRule="exact"/>
              <w:ind w:left="23"/>
              <w:jc w:val="center"/>
              <w:rPr>
                <w:spacing w:val="-2"/>
                <w:w w:val="105"/>
                <w:sz w:val="17"/>
              </w:rPr>
            </w:pPr>
          </w:p>
        </w:tc>
        <w:tc>
          <w:tcPr>
            <w:tcW w:w="992" w:type="dxa"/>
          </w:tcPr>
          <w:p w14:paraId="7B80E24B" w14:textId="77777777" w:rsidR="00914E7A" w:rsidRDefault="00914E7A" w:rsidP="00F84206">
            <w:pPr>
              <w:pStyle w:val="TableParagraph"/>
              <w:spacing w:before="21" w:line="191" w:lineRule="exact"/>
              <w:ind w:left="42" w:right="30"/>
              <w:jc w:val="center"/>
              <w:rPr>
                <w:spacing w:val="-4"/>
                <w:w w:val="105"/>
                <w:sz w:val="17"/>
              </w:rPr>
            </w:pPr>
          </w:p>
        </w:tc>
        <w:tc>
          <w:tcPr>
            <w:tcW w:w="709" w:type="dxa"/>
          </w:tcPr>
          <w:p w14:paraId="1A765D12" w14:textId="77777777" w:rsidR="00914E7A" w:rsidRDefault="00914E7A" w:rsidP="00F84206">
            <w:pPr>
              <w:pStyle w:val="TableParagraph"/>
              <w:spacing w:before="21" w:line="191" w:lineRule="exact"/>
              <w:ind w:left="56" w:right="47"/>
              <w:jc w:val="center"/>
              <w:rPr>
                <w:spacing w:val="-4"/>
                <w:w w:val="105"/>
                <w:sz w:val="17"/>
              </w:rPr>
            </w:pPr>
          </w:p>
        </w:tc>
        <w:tc>
          <w:tcPr>
            <w:tcW w:w="723" w:type="dxa"/>
          </w:tcPr>
          <w:p w14:paraId="49DD3EE6" w14:textId="77777777" w:rsidR="00914E7A" w:rsidRDefault="00914E7A" w:rsidP="00F84206">
            <w:pPr>
              <w:pStyle w:val="TableParagraph"/>
              <w:spacing w:before="21" w:line="191" w:lineRule="exact"/>
              <w:ind w:left="39" w:right="33"/>
              <w:jc w:val="center"/>
              <w:rPr>
                <w:spacing w:val="-5"/>
                <w:w w:val="105"/>
                <w:sz w:val="17"/>
              </w:rPr>
            </w:pPr>
          </w:p>
        </w:tc>
        <w:tc>
          <w:tcPr>
            <w:tcW w:w="1084" w:type="dxa"/>
          </w:tcPr>
          <w:p w14:paraId="47C2E2B5" w14:textId="77777777" w:rsidR="00914E7A" w:rsidRDefault="00914E7A" w:rsidP="00F84206">
            <w:pPr>
              <w:pStyle w:val="TableParagraph"/>
              <w:spacing w:before="21" w:line="191" w:lineRule="exact"/>
              <w:ind w:left="18"/>
              <w:jc w:val="center"/>
              <w:rPr>
                <w:spacing w:val="-2"/>
                <w:w w:val="105"/>
                <w:sz w:val="17"/>
              </w:rPr>
            </w:pPr>
          </w:p>
        </w:tc>
      </w:tr>
      <w:tr w:rsidR="00914E7A" w14:paraId="3F031518" w14:textId="77777777" w:rsidTr="00086814">
        <w:trPr>
          <w:trHeight w:val="255"/>
        </w:trPr>
        <w:tc>
          <w:tcPr>
            <w:tcW w:w="1129" w:type="dxa"/>
          </w:tcPr>
          <w:p w14:paraId="3B3B8B9E" w14:textId="77777777" w:rsidR="00914E7A" w:rsidRDefault="00914E7A" w:rsidP="008C29C6">
            <w:pPr>
              <w:pStyle w:val="TableParagraph"/>
              <w:spacing w:before="21" w:line="191" w:lineRule="exact"/>
              <w:ind w:left="29"/>
              <w:rPr>
                <w:spacing w:val="-2"/>
                <w:w w:val="105"/>
                <w:sz w:val="17"/>
              </w:rPr>
            </w:pPr>
          </w:p>
        </w:tc>
        <w:tc>
          <w:tcPr>
            <w:tcW w:w="969" w:type="dxa"/>
          </w:tcPr>
          <w:p w14:paraId="766804D0" w14:textId="77777777" w:rsidR="00914E7A" w:rsidRDefault="00914E7A" w:rsidP="008C29C6">
            <w:pPr>
              <w:pStyle w:val="TableParagraph"/>
              <w:spacing w:before="0"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1148" w:type="dxa"/>
          </w:tcPr>
          <w:p w14:paraId="0F8D864B" w14:textId="77777777" w:rsidR="00914E7A" w:rsidRDefault="00914E7A" w:rsidP="008C29C6">
            <w:pPr>
              <w:pStyle w:val="TableParagraph"/>
              <w:spacing w:before="21" w:line="191" w:lineRule="exact"/>
              <w:ind w:left="28"/>
              <w:rPr>
                <w:sz w:val="17"/>
              </w:rPr>
            </w:pPr>
          </w:p>
        </w:tc>
        <w:tc>
          <w:tcPr>
            <w:tcW w:w="952" w:type="dxa"/>
          </w:tcPr>
          <w:p w14:paraId="43659FEC" w14:textId="77777777" w:rsidR="00914E7A" w:rsidRDefault="00914E7A" w:rsidP="00691765">
            <w:pPr>
              <w:pStyle w:val="TableParagraph"/>
              <w:spacing w:before="21" w:line="191" w:lineRule="exact"/>
              <w:ind w:right="18"/>
              <w:rPr>
                <w:spacing w:val="-4"/>
                <w:w w:val="105"/>
                <w:sz w:val="17"/>
              </w:rPr>
            </w:pPr>
          </w:p>
        </w:tc>
        <w:tc>
          <w:tcPr>
            <w:tcW w:w="832" w:type="dxa"/>
          </w:tcPr>
          <w:p w14:paraId="2CB4EED0" w14:textId="77777777" w:rsidR="00914E7A" w:rsidRDefault="00914E7A" w:rsidP="00691765">
            <w:pPr>
              <w:pStyle w:val="TableParagraph"/>
              <w:spacing w:before="21" w:line="191" w:lineRule="exact"/>
              <w:ind w:left="22"/>
              <w:jc w:val="center"/>
              <w:rPr>
                <w:w w:val="103"/>
                <w:sz w:val="17"/>
              </w:rPr>
            </w:pPr>
          </w:p>
        </w:tc>
        <w:tc>
          <w:tcPr>
            <w:tcW w:w="3754" w:type="dxa"/>
          </w:tcPr>
          <w:p w14:paraId="343A5F61" w14:textId="77777777" w:rsidR="00914E7A" w:rsidRDefault="00914E7A" w:rsidP="008C29C6">
            <w:pPr>
              <w:pStyle w:val="TableParagraph"/>
              <w:spacing w:before="21" w:line="191" w:lineRule="exact"/>
              <w:ind w:left="25"/>
              <w:rPr>
                <w:w w:val="105"/>
                <w:sz w:val="17"/>
              </w:rPr>
            </w:pPr>
          </w:p>
        </w:tc>
        <w:tc>
          <w:tcPr>
            <w:tcW w:w="850" w:type="dxa"/>
          </w:tcPr>
          <w:p w14:paraId="3E69E075" w14:textId="77777777" w:rsidR="00914E7A" w:rsidRDefault="00914E7A" w:rsidP="008C29C6">
            <w:pPr>
              <w:pStyle w:val="TableParagraph"/>
              <w:spacing w:before="21" w:line="191" w:lineRule="exact"/>
              <w:ind w:left="68" w:right="51"/>
              <w:jc w:val="center"/>
              <w:rPr>
                <w:spacing w:val="-5"/>
                <w:w w:val="105"/>
                <w:sz w:val="17"/>
              </w:rPr>
            </w:pPr>
          </w:p>
        </w:tc>
        <w:tc>
          <w:tcPr>
            <w:tcW w:w="1276" w:type="dxa"/>
          </w:tcPr>
          <w:p w14:paraId="7ED4C8A2" w14:textId="77777777" w:rsidR="00914E7A" w:rsidRDefault="00914E7A" w:rsidP="00F84206">
            <w:pPr>
              <w:pStyle w:val="TableParagraph"/>
              <w:spacing w:before="21" w:line="191" w:lineRule="exact"/>
              <w:ind w:left="23"/>
              <w:jc w:val="center"/>
              <w:rPr>
                <w:spacing w:val="-2"/>
                <w:w w:val="105"/>
                <w:sz w:val="17"/>
              </w:rPr>
            </w:pPr>
          </w:p>
        </w:tc>
        <w:tc>
          <w:tcPr>
            <w:tcW w:w="992" w:type="dxa"/>
          </w:tcPr>
          <w:p w14:paraId="4421F0C7" w14:textId="77777777" w:rsidR="00914E7A" w:rsidRDefault="00914E7A" w:rsidP="00F84206">
            <w:pPr>
              <w:pStyle w:val="TableParagraph"/>
              <w:spacing w:before="21" w:line="191" w:lineRule="exact"/>
              <w:ind w:left="42" w:right="30"/>
              <w:jc w:val="center"/>
              <w:rPr>
                <w:spacing w:val="-4"/>
                <w:w w:val="105"/>
                <w:sz w:val="17"/>
              </w:rPr>
            </w:pPr>
          </w:p>
        </w:tc>
        <w:tc>
          <w:tcPr>
            <w:tcW w:w="709" w:type="dxa"/>
          </w:tcPr>
          <w:p w14:paraId="651EDAEE" w14:textId="77777777" w:rsidR="00914E7A" w:rsidRDefault="00914E7A" w:rsidP="00F84206">
            <w:pPr>
              <w:pStyle w:val="TableParagraph"/>
              <w:spacing w:before="21" w:line="191" w:lineRule="exact"/>
              <w:ind w:left="56" w:right="47"/>
              <w:jc w:val="center"/>
              <w:rPr>
                <w:spacing w:val="-4"/>
                <w:w w:val="105"/>
                <w:sz w:val="17"/>
              </w:rPr>
            </w:pPr>
          </w:p>
        </w:tc>
        <w:tc>
          <w:tcPr>
            <w:tcW w:w="723" w:type="dxa"/>
          </w:tcPr>
          <w:p w14:paraId="6BC1D817" w14:textId="77777777" w:rsidR="00914E7A" w:rsidRDefault="00914E7A" w:rsidP="00F84206">
            <w:pPr>
              <w:pStyle w:val="TableParagraph"/>
              <w:spacing w:before="21" w:line="191" w:lineRule="exact"/>
              <w:ind w:left="39" w:right="33"/>
              <w:jc w:val="center"/>
              <w:rPr>
                <w:spacing w:val="-5"/>
                <w:w w:val="105"/>
                <w:sz w:val="17"/>
              </w:rPr>
            </w:pPr>
          </w:p>
        </w:tc>
        <w:tc>
          <w:tcPr>
            <w:tcW w:w="1084" w:type="dxa"/>
          </w:tcPr>
          <w:p w14:paraId="068BDF53" w14:textId="77777777" w:rsidR="00914E7A" w:rsidRDefault="00914E7A" w:rsidP="00F84206">
            <w:pPr>
              <w:pStyle w:val="TableParagraph"/>
              <w:spacing w:before="21" w:line="191" w:lineRule="exact"/>
              <w:ind w:left="18"/>
              <w:jc w:val="center"/>
              <w:rPr>
                <w:spacing w:val="-2"/>
                <w:w w:val="105"/>
                <w:sz w:val="17"/>
              </w:rPr>
            </w:pPr>
          </w:p>
        </w:tc>
      </w:tr>
    </w:tbl>
    <w:p w14:paraId="2C113767" w14:textId="77777777" w:rsidR="000C7F61" w:rsidRDefault="000C7F61" w:rsidP="003F6B5D"/>
    <w:sectPr w:rsidR="000C7F61" w:rsidSect="000C7F61">
      <w:pgSz w:w="16838" w:h="11906" w:orient="landscape"/>
      <w:pgMar w:top="1418" w:right="851" w:bottom="1701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32D57" w14:textId="77777777" w:rsidR="0034484D" w:rsidRDefault="0034484D">
      <w:r>
        <w:separator/>
      </w:r>
    </w:p>
  </w:endnote>
  <w:endnote w:type="continuationSeparator" w:id="0">
    <w:p w14:paraId="18E4AD12" w14:textId="77777777" w:rsidR="0034484D" w:rsidRDefault="0034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22D4B" w14:textId="77777777" w:rsidR="00B05091" w:rsidRDefault="00B0509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90394" w14:textId="77777777" w:rsidR="00B05091" w:rsidRDefault="00B05091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30BD8" w14:textId="77777777" w:rsidR="00B05091" w:rsidRDefault="00B0509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6B72C" w14:textId="77777777" w:rsidR="0034484D" w:rsidRDefault="0034484D">
      <w:r>
        <w:separator/>
      </w:r>
    </w:p>
  </w:footnote>
  <w:footnote w:type="continuationSeparator" w:id="0">
    <w:p w14:paraId="33F9B32A" w14:textId="77777777" w:rsidR="0034484D" w:rsidRDefault="00344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372F" w14:textId="77777777" w:rsidR="00B05091" w:rsidRDefault="00B0509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CA92A" w14:textId="7B22C5BE" w:rsidR="000C1BFB" w:rsidRDefault="00145D03" w:rsidP="00484EE5">
    <w:pPr>
      <w:pStyle w:val="Topptekst"/>
      <w:tabs>
        <w:tab w:val="clear" w:pos="4536"/>
        <w:tab w:val="left" w:pos="2522"/>
        <w:tab w:val="left" w:pos="7371"/>
      </w:tabs>
      <w:jc w:val="both"/>
      <w:rPr>
        <w:sz w:val="20"/>
      </w:rPr>
    </w:pPr>
    <w:r w:rsidRPr="009E6629">
      <w:rPr>
        <w:sz w:val="20"/>
      </w:rPr>
      <w:t>Statens vegvesen</w:t>
    </w:r>
    <w:r w:rsidR="00484EE5">
      <w:rPr>
        <w:sz w:val="20"/>
      </w:rPr>
      <w:t xml:space="preserve"> Drift og vedlikehold</w:t>
    </w:r>
    <w:r w:rsidR="000C7F61">
      <w:rPr>
        <w:sz w:val="20"/>
      </w:rPr>
      <w:tab/>
    </w:r>
    <w:r w:rsidR="000C7F61">
      <w:rPr>
        <w:sz w:val="20"/>
      </w:rPr>
      <w:tab/>
    </w:r>
    <w:r w:rsidR="00AD08DC">
      <w:rPr>
        <w:sz w:val="20"/>
      </w:rPr>
      <w:tab/>
    </w:r>
    <w:r w:rsidR="00AD08DC">
      <w:rPr>
        <w:sz w:val="20"/>
      </w:rPr>
      <w:tab/>
    </w:r>
    <w:r w:rsidR="00AD08DC">
      <w:rPr>
        <w:sz w:val="20"/>
      </w:rPr>
      <w:tab/>
    </w:r>
    <w:r w:rsidR="00AD08DC">
      <w:rPr>
        <w:sz w:val="20"/>
      </w:rPr>
      <w:tab/>
    </w:r>
    <w:r w:rsidR="00AD08DC">
      <w:rPr>
        <w:sz w:val="20"/>
      </w:rPr>
      <w:tab/>
    </w:r>
    <w:r w:rsidR="00AD08DC">
      <w:rPr>
        <w:sz w:val="20"/>
      </w:rPr>
      <w:tab/>
    </w:r>
    <w:r w:rsidR="00AD08DC">
      <w:rPr>
        <w:sz w:val="20"/>
      </w:rPr>
      <w:tab/>
    </w:r>
    <w:r w:rsidR="00AD08DC">
      <w:rPr>
        <w:sz w:val="20"/>
      </w:rPr>
      <w:tab/>
    </w:r>
    <w:r w:rsidR="00AD08DC">
      <w:rPr>
        <w:sz w:val="20"/>
      </w:rPr>
      <w:tab/>
    </w:r>
    <w:r w:rsidR="00AD08DC">
      <w:rPr>
        <w:sz w:val="20"/>
      </w:rPr>
      <w:tab/>
    </w:r>
    <w:r w:rsidR="00AD08DC">
      <w:rPr>
        <w:sz w:val="20"/>
      </w:rPr>
      <w:tab/>
    </w:r>
    <w:r w:rsidR="00AD08DC">
      <w:rPr>
        <w:sz w:val="20"/>
      </w:rPr>
      <w:tab/>
    </w:r>
    <w:r w:rsidR="006965E8">
      <w:rPr>
        <w:sz w:val="20"/>
      </w:rPr>
      <w:tab/>
    </w:r>
    <w:r w:rsidR="00AD08DC">
      <w:rPr>
        <w:sz w:val="20"/>
      </w:rPr>
      <w:tab/>
    </w:r>
    <w:r w:rsidR="00AD08DC">
      <w:rPr>
        <w:sz w:val="20"/>
      </w:rPr>
      <w:tab/>
    </w:r>
    <w:r w:rsidR="00423B49">
      <w:rPr>
        <w:sz w:val="20"/>
      </w:rPr>
      <w:t>D2</w:t>
    </w:r>
    <w:r w:rsidR="00484EE5">
      <w:rPr>
        <w:sz w:val="20"/>
      </w:rPr>
      <w:t>.4</w:t>
    </w:r>
    <w:r w:rsidR="00423B49">
      <w:rPr>
        <w:sz w:val="20"/>
      </w:rPr>
      <w:t>-</w:t>
    </w:r>
    <w:r w:rsidR="001376E9">
      <w:rPr>
        <w:sz w:val="20"/>
      </w:rPr>
      <w:t>Koder</w:t>
    </w:r>
    <w:r w:rsidR="00853EF8" w:rsidRPr="009E6629">
      <w:rPr>
        <w:sz w:val="20"/>
      </w:rPr>
      <w:t xml:space="preserve"> - </w:t>
    </w:r>
    <w:r w:rsidR="00853EF8" w:rsidRPr="009E6629">
      <w:rPr>
        <w:rStyle w:val="Sidetall"/>
        <w:sz w:val="20"/>
      </w:rPr>
      <w:fldChar w:fldCharType="begin"/>
    </w:r>
    <w:r w:rsidR="00853EF8" w:rsidRPr="009E6629">
      <w:rPr>
        <w:rStyle w:val="Sidetall"/>
        <w:sz w:val="20"/>
      </w:rPr>
      <w:instrText xml:space="preserve"> PAGE </w:instrText>
    </w:r>
    <w:r w:rsidR="00853EF8" w:rsidRPr="009E6629">
      <w:rPr>
        <w:rStyle w:val="Sidetall"/>
        <w:sz w:val="20"/>
      </w:rPr>
      <w:fldChar w:fldCharType="separate"/>
    </w:r>
    <w:r w:rsidR="00853EF8" w:rsidRPr="009E6629">
      <w:rPr>
        <w:rStyle w:val="Sidetall"/>
        <w:sz w:val="20"/>
      </w:rPr>
      <w:t>1</w:t>
    </w:r>
    <w:r w:rsidR="00853EF8" w:rsidRPr="009E6629">
      <w:rPr>
        <w:rStyle w:val="Sidetall"/>
        <w:sz w:val="20"/>
      </w:rPr>
      <w:fldChar w:fldCharType="end"/>
    </w:r>
  </w:p>
  <w:p w14:paraId="25D4BC7E" w14:textId="7B703968" w:rsidR="008B740E" w:rsidRDefault="00B05739" w:rsidP="008B740E">
    <w:pPr>
      <w:pStyle w:val="Topptekst"/>
      <w:rPr>
        <w:b/>
        <w:bCs/>
        <w:sz w:val="20"/>
      </w:rPr>
    </w:pPr>
    <w:r>
      <w:rPr>
        <w:b/>
        <w:bCs/>
        <w:sz w:val="20"/>
      </w:rPr>
      <w:t>D</w:t>
    </w:r>
    <w:r w:rsidR="00DA53AB">
      <w:rPr>
        <w:b/>
        <w:bCs/>
        <w:sz w:val="20"/>
      </w:rPr>
      <w:t>2</w:t>
    </w:r>
    <w:r w:rsidR="002061E3">
      <w:rPr>
        <w:b/>
        <w:bCs/>
        <w:sz w:val="20"/>
      </w:rPr>
      <w:t xml:space="preserve"> </w:t>
    </w:r>
    <w:r w:rsidR="00ED7BB6">
      <w:rPr>
        <w:b/>
        <w:bCs/>
        <w:sz w:val="20"/>
      </w:rPr>
      <w:t>Supplerende dokumenter</w:t>
    </w:r>
  </w:p>
  <w:p w14:paraId="6D4FF674" w14:textId="669CB1D6" w:rsidR="008B740E" w:rsidRDefault="002061E3" w:rsidP="00F82DC5">
    <w:pPr>
      <w:pStyle w:val="Topptekst"/>
      <w:pBdr>
        <w:bottom w:val="single" w:sz="4" w:space="1" w:color="auto"/>
      </w:pBdr>
      <w:tabs>
        <w:tab w:val="clear" w:pos="4536"/>
        <w:tab w:val="clear" w:pos="9072"/>
        <w:tab w:val="left" w:pos="7655"/>
        <w:tab w:val="right" w:pos="8505"/>
      </w:tabs>
      <w:rPr>
        <w:b/>
        <w:bCs/>
        <w:sz w:val="20"/>
      </w:rPr>
    </w:pPr>
    <w:r>
      <w:rPr>
        <w:b/>
        <w:bCs/>
        <w:sz w:val="20"/>
      </w:rPr>
      <w:t>D2</w:t>
    </w:r>
    <w:r w:rsidR="00484EE5">
      <w:rPr>
        <w:b/>
        <w:bCs/>
        <w:sz w:val="20"/>
      </w:rPr>
      <w:t>.4</w:t>
    </w:r>
    <w:r>
      <w:rPr>
        <w:b/>
        <w:bCs/>
        <w:sz w:val="20"/>
      </w:rPr>
      <w:t>-</w:t>
    </w:r>
    <w:r w:rsidR="001376E9">
      <w:rPr>
        <w:b/>
        <w:bCs/>
        <w:sz w:val="20"/>
      </w:rPr>
      <w:t>Koder</w:t>
    </w:r>
    <w:r w:rsidR="00835B73">
      <w:rPr>
        <w:b/>
        <w:bCs/>
        <w:sz w:val="20"/>
      </w:rPr>
      <w:tab/>
    </w:r>
    <w:r w:rsidR="00AD08DC">
      <w:rPr>
        <w:b/>
        <w:bCs/>
        <w:sz w:val="20"/>
      </w:rPr>
      <w:tab/>
    </w:r>
    <w:r w:rsidR="00AD08DC">
      <w:rPr>
        <w:b/>
        <w:bCs/>
        <w:sz w:val="20"/>
      </w:rPr>
      <w:tab/>
    </w:r>
    <w:r w:rsidR="00AD08DC">
      <w:rPr>
        <w:b/>
        <w:bCs/>
        <w:sz w:val="20"/>
      </w:rPr>
      <w:tab/>
    </w:r>
    <w:r w:rsidR="00AD08DC">
      <w:rPr>
        <w:b/>
        <w:bCs/>
        <w:sz w:val="20"/>
      </w:rPr>
      <w:tab/>
    </w:r>
    <w:r w:rsidR="00AD08DC">
      <w:rPr>
        <w:b/>
        <w:bCs/>
        <w:sz w:val="20"/>
      </w:rPr>
      <w:tab/>
    </w:r>
    <w:r w:rsidR="00AD08DC">
      <w:rPr>
        <w:b/>
        <w:bCs/>
        <w:sz w:val="20"/>
      </w:rPr>
      <w:tab/>
    </w:r>
    <w:r w:rsidR="00AD08DC">
      <w:rPr>
        <w:b/>
        <w:bCs/>
        <w:sz w:val="20"/>
      </w:rPr>
      <w:tab/>
    </w:r>
    <w:r w:rsidR="00AD08DC">
      <w:rPr>
        <w:b/>
        <w:bCs/>
        <w:sz w:val="20"/>
      </w:rPr>
      <w:tab/>
    </w:r>
    <w:r w:rsidR="00AD08DC">
      <w:rPr>
        <w:b/>
        <w:bCs/>
        <w:sz w:val="20"/>
      </w:rPr>
      <w:tab/>
    </w:r>
    <w:r w:rsidR="00AD08DC">
      <w:rPr>
        <w:b/>
        <w:bCs/>
        <w:sz w:val="20"/>
      </w:rPr>
      <w:tab/>
    </w:r>
    <w:r w:rsidR="00AD08DC">
      <w:rPr>
        <w:b/>
        <w:bCs/>
        <w:sz w:val="20"/>
      </w:rPr>
      <w:tab/>
    </w:r>
    <w:r w:rsidR="00AD08DC">
      <w:rPr>
        <w:b/>
        <w:bCs/>
        <w:sz w:val="20"/>
      </w:rPr>
      <w:tab/>
    </w:r>
    <w:r w:rsidR="00AD08DC">
      <w:rPr>
        <w:b/>
        <w:bCs/>
        <w:sz w:val="20"/>
      </w:rPr>
      <w:tab/>
    </w:r>
    <w:r w:rsidR="00F57E72">
      <w:rPr>
        <w:b/>
        <w:bCs/>
        <w:sz w:val="20"/>
      </w:rPr>
      <w:tab/>
    </w:r>
    <w:r w:rsidR="00F57E72">
      <w:rPr>
        <w:b/>
        <w:bCs/>
        <w:sz w:val="20"/>
      </w:rPr>
      <w:tab/>
    </w:r>
    <w:r w:rsidR="00F57E72">
      <w:rPr>
        <w:b/>
        <w:bCs/>
        <w:sz w:val="20"/>
      </w:rPr>
      <w:tab/>
    </w:r>
    <w:r w:rsidR="00F57E72">
      <w:rPr>
        <w:b/>
        <w:bCs/>
        <w:sz w:val="20"/>
      </w:rPr>
      <w:tab/>
    </w:r>
    <w:r w:rsidR="00F57E72">
      <w:rPr>
        <w:b/>
        <w:bCs/>
        <w:sz w:val="20"/>
      </w:rPr>
      <w:tab/>
    </w:r>
    <w:r w:rsidR="00F57E72">
      <w:rPr>
        <w:b/>
        <w:bCs/>
        <w:sz w:val="20"/>
      </w:rPr>
      <w:tab/>
    </w:r>
    <w:r w:rsidR="00443082">
      <w:rPr>
        <w:sz w:val="20"/>
      </w:rPr>
      <w:t>202</w:t>
    </w:r>
    <w:r w:rsidR="001376E9">
      <w:rPr>
        <w:sz w:val="20"/>
      </w:rPr>
      <w:t>3</w:t>
    </w:r>
    <w:r w:rsidR="001D22C1">
      <w:rPr>
        <w:sz w:val="20"/>
      </w:rPr>
      <w:t>-1</w:t>
    </w:r>
    <w:r w:rsidR="001376E9">
      <w:rPr>
        <w:sz w:val="20"/>
      </w:rPr>
      <w:t>1</w:t>
    </w:r>
    <w:r w:rsidR="001D22C1">
      <w:rPr>
        <w:sz w:val="20"/>
      </w:rPr>
      <w:t>-</w:t>
    </w:r>
    <w:r w:rsidR="00DC6738">
      <w:rPr>
        <w:sz w:val="20"/>
      </w:rPr>
      <w:t>1</w:t>
    </w:r>
    <w:r w:rsidR="001376E9">
      <w:rPr>
        <w:sz w:val="20"/>
      </w:rPr>
      <w:t>7</w:t>
    </w:r>
  </w:p>
  <w:p w14:paraId="29C3313D" w14:textId="3E1424CE" w:rsidR="00294A18" w:rsidRPr="008B740E" w:rsidRDefault="00294A18" w:rsidP="008B740E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2867B" w14:textId="5484BAD4" w:rsidR="0071151C" w:rsidRPr="009E6629" w:rsidRDefault="0071151C" w:rsidP="0071151C">
    <w:pPr>
      <w:pStyle w:val="Topptekst"/>
      <w:tabs>
        <w:tab w:val="clear" w:pos="4536"/>
        <w:tab w:val="left" w:pos="2522"/>
        <w:tab w:val="left" w:pos="7371"/>
      </w:tabs>
      <w:jc w:val="both"/>
      <w:rPr>
        <w:sz w:val="20"/>
      </w:rPr>
    </w:pPr>
    <w:r w:rsidRPr="009E6629">
      <w:rPr>
        <w:sz w:val="20"/>
      </w:rPr>
      <w:t>Statens vegvesen</w:t>
    </w:r>
    <w:r w:rsidR="007D5F4D">
      <w:rPr>
        <w:sz w:val="20"/>
      </w:rPr>
      <w:t xml:space="preserve"> Drift og vedlikehold  </w:t>
    </w:r>
    <w:r>
      <w:rPr>
        <w:sz w:val="20"/>
      </w:rPr>
      <w:tab/>
    </w:r>
    <w:r w:rsidR="007D5F4D">
      <w:rPr>
        <w:sz w:val="20"/>
      </w:rPr>
      <w:t xml:space="preserve">    D2.4 Koder</w:t>
    </w:r>
    <w:r w:rsidR="007D5F4D" w:rsidRPr="009E6629">
      <w:rPr>
        <w:sz w:val="20"/>
      </w:rPr>
      <w:t xml:space="preserve"> - </w:t>
    </w:r>
    <w:r w:rsidR="007D5F4D" w:rsidRPr="009E6629">
      <w:rPr>
        <w:rStyle w:val="Sidetall"/>
        <w:sz w:val="20"/>
      </w:rPr>
      <w:fldChar w:fldCharType="begin"/>
    </w:r>
    <w:r w:rsidR="007D5F4D" w:rsidRPr="009E6629">
      <w:rPr>
        <w:rStyle w:val="Sidetall"/>
        <w:sz w:val="20"/>
      </w:rPr>
      <w:instrText xml:space="preserve"> PAGE </w:instrText>
    </w:r>
    <w:r w:rsidR="007D5F4D" w:rsidRPr="009E6629">
      <w:rPr>
        <w:rStyle w:val="Sidetall"/>
        <w:sz w:val="20"/>
      </w:rPr>
      <w:fldChar w:fldCharType="separate"/>
    </w:r>
    <w:r w:rsidR="007D5F4D">
      <w:rPr>
        <w:rStyle w:val="Sidetall"/>
        <w:sz w:val="20"/>
      </w:rPr>
      <w:t>1</w:t>
    </w:r>
    <w:r w:rsidR="007D5F4D" w:rsidRPr="009E6629">
      <w:rPr>
        <w:rStyle w:val="Sidetall"/>
        <w:sz w:val="20"/>
      </w:rPr>
      <w:fldChar w:fldCharType="end"/>
    </w:r>
    <w:r>
      <w:rPr>
        <w:sz w:val="20"/>
      </w:rPr>
      <w:tab/>
    </w:r>
  </w:p>
  <w:p w14:paraId="7FEC986E" w14:textId="00107DAB" w:rsidR="0071151C" w:rsidRDefault="0071151C" w:rsidP="0071151C">
    <w:pPr>
      <w:pStyle w:val="Topptekst"/>
      <w:rPr>
        <w:b/>
        <w:bCs/>
        <w:sz w:val="20"/>
      </w:rPr>
    </w:pPr>
    <w:r>
      <w:rPr>
        <w:b/>
        <w:bCs/>
        <w:sz w:val="20"/>
      </w:rPr>
      <w:t>D2 Supplerende dokumenter</w:t>
    </w:r>
  </w:p>
  <w:p w14:paraId="3B1DC68B" w14:textId="1C461D22" w:rsidR="005C05AC" w:rsidRDefault="0071151C" w:rsidP="0071151C">
    <w:pPr>
      <w:pStyle w:val="Topptekst"/>
      <w:pBdr>
        <w:bottom w:val="single" w:sz="6" w:space="1" w:color="auto"/>
      </w:pBdr>
      <w:rPr>
        <w:sz w:val="20"/>
      </w:rPr>
    </w:pPr>
    <w:r>
      <w:rPr>
        <w:b/>
        <w:bCs/>
        <w:sz w:val="20"/>
      </w:rPr>
      <w:t>D2</w:t>
    </w:r>
    <w:r w:rsidR="007D5F4D">
      <w:rPr>
        <w:b/>
        <w:bCs/>
        <w:sz w:val="20"/>
      </w:rPr>
      <w:t xml:space="preserve">.4 </w:t>
    </w:r>
    <w:r>
      <w:rPr>
        <w:b/>
        <w:bCs/>
        <w:sz w:val="20"/>
      </w:rPr>
      <w:t>Koder</w:t>
    </w:r>
    <w:r w:rsidR="00AD08DC">
      <w:rPr>
        <w:b/>
        <w:bCs/>
        <w:sz w:val="20"/>
      </w:rPr>
      <w:tab/>
    </w:r>
    <w:r w:rsidR="00AD08DC">
      <w:rPr>
        <w:b/>
        <w:bCs/>
        <w:sz w:val="20"/>
      </w:rPr>
      <w:tab/>
    </w:r>
    <w:r w:rsidR="00B05091">
      <w:rPr>
        <w:sz w:val="20"/>
      </w:rPr>
      <w:t>01.05.2024</w:t>
    </w:r>
  </w:p>
  <w:p w14:paraId="4E8FF52C" w14:textId="77777777" w:rsidR="005C05AC" w:rsidRPr="005C05AC" w:rsidRDefault="005C05AC" w:rsidP="0071151C">
    <w:pPr>
      <w:pStyle w:val="Toppteks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E267AF8"/>
    <w:lvl w:ilvl="0">
      <w:numFmt w:val="decimal"/>
      <w:lvlText w:val="*"/>
      <w:lvlJc w:val="left"/>
    </w:lvl>
  </w:abstractNum>
  <w:abstractNum w:abstractNumId="1" w15:restartNumberingAfterBreak="0">
    <w:nsid w:val="001E1BB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224DA0"/>
    <w:multiLevelType w:val="hybridMultilevel"/>
    <w:tmpl w:val="6F162A36"/>
    <w:lvl w:ilvl="0" w:tplc="5464FE96">
      <w:start w:val="2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03533B17"/>
    <w:multiLevelType w:val="hybridMultilevel"/>
    <w:tmpl w:val="4168A5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B36A10"/>
    <w:multiLevelType w:val="hybridMultilevel"/>
    <w:tmpl w:val="D512B352"/>
    <w:lvl w:ilvl="0" w:tplc="47ECB0E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F4"/>
    <w:multiLevelType w:val="singleLevel"/>
    <w:tmpl w:val="7EB689DA"/>
    <w:lvl w:ilvl="0">
      <w:start w:val="1"/>
      <w:numFmt w:val="decimal"/>
      <w:lvlText w:val="%1"/>
      <w:lvlJc w:val="left"/>
      <w:pPr>
        <w:tabs>
          <w:tab w:val="num" w:pos="582"/>
        </w:tabs>
        <w:ind w:left="582" w:hanging="360"/>
      </w:pPr>
      <w:rPr>
        <w:rFonts w:hint="default"/>
      </w:rPr>
    </w:lvl>
  </w:abstractNum>
  <w:abstractNum w:abstractNumId="6" w15:restartNumberingAfterBreak="0">
    <w:nsid w:val="0D775235"/>
    <w:multiLevelType w:val="multilevel"/>
    <w:tmpl w:val="1918F0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  <w:sz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</w:abstractNum>
  <w:abstractNum w:abstractNumId="7" w15:restartNumberingAfterBreak="0">
    <w:nsid w:val="108E3D1D"/>
    <w:multiLevelType w:val="hybridMultilevel"/>
    <w:tmpl w:val="5E0E94EC"/>
    <w:lvl w:ilvl="0" w:tplc="D22C5E9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C071B"/>
    <w:multiLevelType w:val="hybridMultilevel"/>
    <w:tmpl w:val="A04E5A5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4A079F"/>
    <w:multiLevelType w:val="multilevel"/>
    <w:tmpl w:val="2CFAE56E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08F573A"/>
    <w:multiLevelType w:val="multilevel"/>
    <w:tmpl w:val="1136885A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49C3DA6"/>
    <w:multiLevelType w:val="hybridMultilevel"/>
    <w:tmpl w:val="8A823B5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E953A6"/>
    <w:multiLevelType w:val="hybridMultilevel"/>
    <w:tmpl w:val="683C2C46"/>
    <w:lvl w:ilvl="0" w:tplc="3186360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C848D9"/>
    <w:multiLevelType w:val="hybridMultilevel"/>
    <w:tmpl w:val="E56ACEFA"/>
    <w:lvl w:ilvl="0" w:tplc="0F2C8EC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676D4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5" w15:restartNumberingAfterBreak="0">
    <w:nsid w:val="40013A5E"/>
    <w:multiLevelType w:val="hybridMultilevel"/>
    <w:tmpl w:val="ACF0118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8664C5"/>
    <w:multiLevelType w:val="hybridMultilevel"/>
    <w:tmpl w:val="5E0E94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92FC1"/>
    <w:multiLevelType w:val="hybridMultilevel"/>
    <w:tmpl w:val="6192A3E0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132E6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9" w15:restartNumberingAfterBreak="0">
    <w:nsid w:val="5D217C6F"/>
    <w:multiLevelType w:val="hybridMultilevel"/>
    <w:tmpl w:val="16FE674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2D4F22"/>
    <w:multiLevelType w:val="hybridMultilevel"/>
    <w:tmpl w:val="2D4C274A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683F20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2" w15:restartNumberingAfterBreak="0">
    <w:nsid w:val="686C43D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A0A4CC9"/>
    <w:multiLevelType w:val="hybridMultilevel"/>
    <w:tmpl w:val="E00CEBAE"/>
    <w:lvl w:ilvl="0" w:tplc="5504D682">
      <w:start w:val="1"/>
      <w:numFmt w:val="bullet"/>
      <w:lvlText w:val="-"/>
      <w:lvlJc w:val="left"/>
      <w:pPr>
        <w:ind w:left="720" w:hanging="360"/>
      </w:pPr>
      <w:rPr>
        <w:rFonts w:hint="default"/>
        <w:i w:val="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6C1F4D"/>
    <w:multiLevelType w:val="hybridMultilevel"/>
    <w:tmpl w:val="8B42C81E"/>
    <w:lvl w:ilvl="0" w:tplc="1C52E98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E47BDB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6" w15:restartNumberingAfterBreak="0">
    <w:nsid w:val="7C2E562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57790663">
    <w:abstractNumId w:val="10"/>
  </w:num>
  <w:num w:numId="2" w16cid:durableId="2145003082">
    <w:abstractNumId w:val="14"/>
  </w:num>
  <w:num w:numId="3" w16cid:durableId="1421366383">
    <w:abstractNumId w:val="25"/>
  </w:num>
  <w:num w:numId="4" w16cid:durableId="422144579">
    <w:abstractNumId w:val="18"/>
  </w:num>
  <w:num w:numId="5" w16cid:durableId="1307969826">
    <w:abstractNumId w:val="21"/>
  </w:num>
  <w:num w:numId="6" w16cid:durableId="1074354291">
    <w:abstractNumId w:val="1"/>
  </w:num>
  <w:num w:numId="7" w16cid:durableId="1042096676">
    <w:abstractNumId w:val="9"/>
  </w:num>
  <w:num w:numId="8" w16cid:durableId="1077434712">
    <w:abstractNumId w:val="6"/>
  </w:num>
  <w:num w:numId="9" w16cid:durableId="1881359210">
    <w:abstractNumId w:val="26"/>
  </w:num>
  <w:num w:numId="10" w16cid:durableId="600797996">
    <w:abstractNumId w:val="22"/>
  </w:num>
  <w:num w:numId="11" w16cid:durableId="982810317">
    <w:abstractNumId w:val="4"/>
  </w:num>
  <w:num w:numId="12" w16cid:durableId="1834953899">
    <w:abstractNumId w:val="7"/>
  </w:num>
  <w:num w:numId="13" w16cid:durableId="1252738320">
    <w:abstractNumId w:val="16"/>
  </w:num>
  <w:num w:numId="14" w16cid:durableId="163982133">
    <w:abstractNumId w:val="12"/>
  </w:num>
  <w:num w:numId="15" w16cid:durableId="9457027">
    <w:abstractNumId w:val="2"/>
  </w:num>
  <w:num w:numId="16" w16cid:durableId="1519467560">
    <w:abstractNumId w:val="24"/>
  </w:num>
  <w:num w:numId="17" w16cid:durableId="157038288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 w16cid:durableId="1602176378">
    <w:abstractNumId w:val="5"/>
  </w:num>
  <w:num w:numId="19" w16cid:durableId="358623554">
    <w:abstractNumId w:val="11"/>
  </w:num>
  <w:num w:numId="20" w16cid:durableId="1392384231">
    <w:abstractNumId w:val="15"/>
  </w:num>
  <w:num w:numId="21" w16cid:durableId="623190934">
    <w:abstractNumId w:val="8"/>
  </w:num>
  <w:num w:numId="22" w16cid:durableId="398137979">
    <w:abstractNumId w:val="3"/>
  </w:num>
  <w:num w:numId="23" w16cid:durableId="989678924">
    <w:abstractNumId w:val="20"/>
  </w:num>
  <w:num w:numId="24" w16cid:durableId="1733843025">
    <w:abstractNumId w:val="17"/>
  </w:num>
  <w:num w:numId="25" w16cid:durableId="1704095395">
    <w:abstractNumId w:val="19"/>
  </w:num>
  <w:num w:numId="26" w16cid:durableId="555631947">
    <w:abstractNumId w:val="13"/>
  </w:num>
  <w:num w:numId="27" w16cid:durableId="128715427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4CE"/>
    <w:rsid w:val="000032B9"/>
    <w:rsid w:val="00007ADD"/>
    <w:rsid w:val="00015DFF"/>
    <w:rsid w:val="000237E1"/>
    <w:rsid w:val="00024607"/>
    <w:rsid w:val="00024951"/>
    <w:rsid w:val="00026770"/>
    <w:rsid w:val="00035A33"/>
    <w:rsid w:val="00041983"/>
    <w:rsid w:val="00052D82"/>
    <w:rsid w:val="00056221"/>
    <w:rsid w:val="00057571"/>
    <w:rsid w:val="0005781E"/>
    <w:rsid w:val="00071442"/>
    <w:rsid w:val="000807B8"/>
    <w:rsid w:val="00081F5C"/>
    <w:rsid w:val="000852DC"/>
    <w:rsid w:val="00086814"/>
    <w:rsid w:val="000A1732"/>
    <w:rsid w:val="000B2EB1"/>
    <w:rsid w:val="000C1BFB"/>
    <w:rsid w:val="000C353C"/>
    <w:rsid w:val="000C63DD"/>
    <w:rsid w:val="000C7F61"/>
    <w:rsid w:val="000D6521"/>
    <w:rsid w:val="000F1675"/>
    <w:rsid w:val="000F53BD"/>
    <w:rsid w:val="00103E35"/>
    <w:rsid w:val="0011527C"/>
    <w:rsid w:val="00121DD7"/>
    <w:rsid w:val="00136971"/>
    <w:rsid w:val="001376E9"/>
    <w:rsid w:val="00140787"/>
    <w:rsid w:val="00144E0C"/>
    <w:rsid w:val="00145D03"/>
    <w:rsid w:val="00145DF9"/>
    <w:rsid w:val="0016161B"/>
    <w:rsid w:val="00163487"/>
    <w:rsid w:val="00165726"/>
    <w:rsid w:val="00180604"/>
    <w:rsid w:val="00185D49"/>
    <w:rsid w:val="0018773F"/>
    <w:rsid w:val="001950C8"/>
    <w:rsid w:val="001A7A3D"/>
    <w:rsid w:val="001B5185"/>
    <w:rsid w:val="001B5DDE"/>
    <w:rsid w:val="001D22C1"/>
    <w:rsid w:val="001D2FEC"/>
    <w:rsid w:val="001D5BCD"/>
    <w:rsid w:val="001D773F"/>
    <w:rsid w:val="001E1BE9"/>
    <w:rsid w:val="001E7359"/>
    <w:rsid w:val="001F43C3"/>
    <w:rsid w:val="001F73F1"/>
    <w:rsid w:val="00200CF6"/>
    <w:rsid w:val="00201FC2"/>
    <w:rsid w:val="00202901"/>
    <w:rsid w:val="00203D7A"/>
    <w:rsid w:val="002061E3"/>
    <w:rsid w:val="00216C09"/>
    <w:rsid w:val="00217F22"/>
    <w:rsid w:val="002307AF"/>
    <w:rsid w:val="00244C14"/>
    <w:rsid w:val="002648CB"/>
    <w:rsid w:val="002654EA"/>
    <w:rsid w:val="002721F6"/>
    <w:rsid w:val="00272236"/>
    <w:rsid w:val="00272CF8"/>
    <w:rsid w:val="00283F84"/>
    <w:rsid w:val="00287EBB"/>
    <w:rsid w:val="00294A18"/>
    <w:rsid w:val="002967BD"/>
    <w:rsid w:val="002A6970"/>
    <w:rsid w:val="002B1A8A"/>
    <w:rsid w:val="002B6132"/>
    <w:rsid w:val="002C117F"/>
    <w:rsid w:val="002D7E99"/>
    <w:rsid w:val="002F19D9"/>
    <w:rsid w:val="00301BCD"/>
    <w:rsid w:val="00327425"/>
    <w:rsid w:val="0033429E"/>
    <w:rsid w:val="0034135C"/>
    <w:rsid w:val="0034484D"/>
    <w:rsid w:val="003631A0"/>
    <w:rsid w:val="00383A97"/>
    <w:rsid w:val="0038537D"/>
    <w:rsid w:val="0039182D"/>
    <w:rsid w:val="003A3EDE"/>
    <w:rsid w:val="003B51D0"/>
    <w:rsid w:val="003B6B98"/>
    <w:rsid w:val="003C793A"/>
    <w:rsid w:val="003D2B3E"/>
    <w:rsid w:val="003E017B"/>
    <w:rsid w:val="003E73AB"/>
    <w:rsid w:val="003F6B5D"/>
    <w:rsid w:val="00416534"/>
    <w:rsid w:val="0041685D"/>
    <w:rsid w:val="00420A66"/>
    <w:rsid w:val="00422740"/>
    <w:rsid w:val="004233B7"/>
    <w:rsid w:val="00423B49"/>
    <w:rsid w:val="00441633"/>
    <w:rsid w:val="0044243A"/>
    <w:rsid w:val="00443082"/>
    <w:rsid w:val="00451B95"/>
    <w:rsid w:val="00455E81"/>
    <w:rsid w:val="004659CD"/>
    <w:rsid w:val="00484EE5"/>
    <w:rsid w:val="00486690"/>
    <w:rsid w:val="004946DE"/>
    <w:rsid w:val="00494888"/>
    <w:rsid w:val="00497935"/>
    <w:rsid w:val="004C4E29"/>
    <w:rsid w:val="004C6348"/>
    <w:rsid w:val="004D366F"/>
    <w:rsid w:val="004E3A35"/>
    <w:rsid w:val="004E4E83"/>
    <w:rsid w:val="004E6DB9"/>
    <w:rsid w:val="004F36D7"/>
    <w:rsid w:val="00502B47"/>
    <w:rsid w:val="005245D6"/>
    <w:rsid w:val="00527803"/>
    <w:rsid w:val="00556CE8"/>
    <w:rsid w:val="005624CE"/>
    <w:rsid w:val="00575B30"/>
    <w:rsid w:val="00580EAD"/>
    <w:rsid w:val="00597D59"/>
    <w:rsid w:val="005A04E6"/>
    <w:rsid w:val="005A2193"/>
    <w:rsid w:val="005A3D78"/>
    <w:rsid w:val="005A641A"/>
    <w:rsid w:val="005B0CBA"/>
    <w:rsid w:val="005B1059"/>
    <w:rsid w:val="005C016A"/>
    <w:rsid w:val="005C05AC"/>
    <w:rsid w:val="005C10C5"/>
    <w:rsid w:val="005C3C1F"/>
    <w:rsid w:val="005C5D2B"/>
    <w:rsid w:val="005D1BFD"/>
    <w:rsid w:val="005D42D1"/>
    <w:rsid w:val="005E08D8"/>
    <w:rsid w:val="005E1707"/>
    <w:rsid w:val="006045B2"/>
    <w:rsid w:val="00606962"/>
    <w:rsid w:val="00607A1A"/>
    <w:rsid w:val="00617264"/>
    <w:rsid w:val="00633729"/>
    <w:rsid w:val="0064016D"/>
    <w:rsid w:val="00643E73"/>
    <w:rsid w:val="00644890"/>
    <w:rsid w:val="0066046D"/>
    <w:rsid w:val="00660F9D"/>
    <w:rsid w:val="00673459"/>
    <w:rsid w:val="0067500D"/>
    <w:rsid w:val="00676DD0"/>
    <w:rsid w:val="00691765"/>
    <w:rsid w:val="006965E8"/>
    <w:rsid w:val="00697B49"/>
    <w:rsid w:val="006B7E1A"/>
    <w:rsid w:val="006C42F6"/>
    <w:rsid w:val="006D6E50"/>
    <w:rsid w:val="006E11E1"/>
    <w:rsid w:val="006E7135"/>
    <w:rsid w:val="006F65FC"/>
    <w:rsid w:val="00703991"/>
    <w:rsid w:val="00704652"/>
    <w:rsid w:val="0071151C"/>
    <w:rsid w:val="0071202C"/>
    <w:rsid w:val="00717B51"/>
    <w:rsid w:val="0072317B"/>
    <w:rsid w:val="00735687"/>
    <w:rsid w:val="0076261D"/>
    <w:rsid w:val="0077016D"/>
    <w:rsid w:val="00771328"/>
    <w:rsid w:val="00774DA2"/>
    <w:rsid w:val="00776409"/>
    <w:rsid w:val="0078092E"/>
    <w:rsid w:val="007824EE"/>
    <w:rsid w:val="00784E12"/>
    <w:rsid w:val="00786239"/>
    <w:rsid w:val="00795ADB"/>
    <w:rsid w:val="00797D91"/>
    <w:rsid w:val="007A1822"/>
    <w:rsid w:val="007A3B70"/>
    <w:rsid w:val="007C261A"/>
    <w:rsid w:val="007C5619"/>
    <w:rsid w:val="007D5F4D"/>
    <w:rsid w:val="007E1142"/>
    <w:rsid w:val="007F33F6"/>
    <w:rsid w:val="007F5EAF"/>
    <w:rsid w:val="007F6CDE"/>
    <w:rsid w:val="00810BDE"/>
    <w:rsid w:val="00815C9C"/>
    <w:rsid w:val="008163B8"/>
    <w:rsid w:val="00820A7A"/>
    <w:rsid w:val="008333ED"/>
    <w:rsid w:val="00835B73"/>
    <w:rsid w:val="0084756E"/>
    <w:rsid w:val="008524EE"/>
    <w:rsid w:val="00853EF8"/>
    <w:rsid w:val="0087212E"/>
    <w:rsid w:val="00876B93"/>
    <w:rsid w:val="00882B13"/>
    <w:rsid w:val="00886D4F"/>
    <w:rsid w:val="008A0241"/>
    <w:rsid w:val="008B2CB1"/>
    <w:rsid w:val="008B4E83"/>
    <w:rsid w:val="008B740E"/>
    <w:rsid w:val="008C2DF1"/>
    <w:rsid w:val="008D0495"/>
    <w:rsid w:val="008F56BC"/>
    <w:rsid w:val="008F5801"/>
    <w:rsid w:val="00910E71"/>
    <w:rsid w:val="00914E7A"/>
    <w:rsid w:val="00915725"/>
    <w:rsid w:val="00922657"/>
    <w:rsid w:val="00922AE6"/>
    <w:rsid w:val="009247BA"/>
    <w:rsid w:val="0092511E"/>
    <w:rsid w:val="00925607"/>
    <w:rsid w:val="00925665"/>
    <w:rsid w:val="00926D43"/>
    <w:rsid w:val="00926E7A"/>
    <w:rsid w:val="0093100C"/>
    <w:rsid w:val="009311C7"/>
    <w:rsid w:val="00946BAF"/>
    <w:rsid w:val="00953E5C"/>
    <w:rsid w:val="009737EB"/>
    <w:rsid w:val="00974210"/>
    <w:rsid w:val="009814AE"/>
    <w:rsid w:val="00982147"/>
    <w:rsid w:val="00983259"/>
    <w:rsid w:val="009910AA"/>
    <w:rsid w:val="009921C9"/>
    <w:rsid w:val="009E6629"/>
    <w:rsid w:val="009F6C2A"/>
    <w:rsid w:val="00A00C52"/>
    <w:rsid w:val="00A172FD"/>
    <w:rsid w:val="00A307E5"/>
    <w:rsid w:val="00A447F4"/>
    <w:rsid w:val="00A45984"/>
    <w:rsid w:val="00A55AEB"/>
    <w:rsid w:val="00A652DD"/>
    <w:rsid w:val="00AA5E28"/>
    <w:rsid w:val="00AB7109"/>
    <w:rsid w:val="00AB7CB4"/>
    <w:rsid w:val="00AC1087"/>
    <w:rsid w:val="00AD08DC"/>
    <w:rsid w:val="00AD4DEA"/>
    <w:rsid w:val="00AD79E7"/>
    <w:rsid w:val="00AE0E55"/>
    <w:rsid w:val="00B0199B"/>
    <w:rsid w:val="00B05091"/>
    <w:rsid w:val="00B05739"/>
    <w:rsid w:val="00B14EDB"/>
    <w:rsid w:val="00B20881"/>
    <w:rsid w:val="00B20EB6"/>
    <w:rsid w:val="00B33043"/>
    <w:rsid w:val="00B34CB0"/>
    <w:rsid w:val="00B41990"/>
    <w:rsid w:val="00B42809"/>
    <w:rsid w:val="00B42D24"/>
    <w:rsid w:val="00B43A1F"/>
    <w:rsid w:val="00B442DF"/>
    <w:rsid w:val="00B4441E"/>
    <w:rsid w:val="00B45521"/>
    <w:rsid w:val="00B45DDD"/>
    <w:rsid w:val="00B700CD"/>
    <w:rsid w:val="00BA1121"/>
    <w:rsid w:val="00BA7801"/>
    <w:rsid w:val="00BC38C0"/>
    <w:rsid w:val="00BD1AB9"/>
    <w:rsid w:val="00BE0E96"/>
    <w:rsid w:val="00BF2039"/>
    <w:rsid w:val="00BF32B1"/>
    <w:rsid w:val="00BF32CB"/>
    <w:rsid w:val="00C1091C"/>
    <w:rsid w:val="00C252A7"/>
    <w:rsid w:val="00C26784"/>
    <w:rsid w:val="00C305BD"/>
    <w:rsid w:val="00C5122B"/>
    <w:rsid w:val="00C5511B"/>
    <w:rsid w:val="00C56DAA"/>
    <w:rsid w:val="00C57177"/>
    <w:rsid w:val="00C65130"/>
    <w:rsid w:val="00C65E5A"/>
    <w:rsid w:val="00C7278F"/>
    <w:rsid w:val="00C86D8C"/>
    <w:rsid w:val="00CA1AD0"/>
    <w:rsid w:val="00CA46B2"/>
    <w:rsid w:val="00CA72EB"/>
    <w:rsid w:val="00CB000F"/>
    <w:rsid w:val="00CD64D6"/>
    <w:rsid w:val="00CE19D1"/>
    <w:rsid w:val="00CE1CEA"/>
    <w:rsid w:val="00CF266E"/>
    <w:rsid w:val="00CF2874"/>
    <w:rsid w:val="00CF5991"/>
    <w:rsid w:val="00CF717B"/>
    <w:rsid w:val="00D04079"/>
    <w:rsid w:val="00D05A26"/>
    <w:rsid w:val="00D219A7"/>
    <w:rsid w:val="00D2479D"/>
    <w:rsid w:val="00D27B8B"/>
    <w:rsid w:val="00D34846"/>
    <w:rsid w:val="00D43D5D"/>
    <w:rsid w:val="00D508E8"/>
    <w:rsid w:val="00D530F1"/>
    <w:rsid w:val="00D600D3"/>
    <w:rsid w:val="00D6229A"/>
    <w:rsid w:val="00D73B7D"/>
    <w:rsid w:val="00D825E7"/>
    <w:rsid w:val="00D92544"/>
    <w:rsid w:val="00D96FD2"/>
    <w:rsid w:val="00DA25BB"/>
    <w:rsid w:val="00DA53AB"/>
    <w:rsid w:val="00DA6BF3"/>
    <w:rsid w:val="00DB6A2E"/>
    <w:rsid w:val="00DC2731"/>
    <w:rsid w:val="00DC6738"/>
    <w:rsid w:val="00DD31D1"/>
    <w:rsid w:val="00DE5765"/>
    <w:rsid w:val="00DF165B"/>
    <w:rsid w:val="00E112EE"/>
    <w:rsid w:val="00E14C50"/>
    <w:rsid w:val="00E223F1"/>
    <w:rsid w:val="00E25820"/>
    <w:rsid w:val="00E35320"/>
    <w:rsid w:val="00E424C7"/>
    <w:rsid w:val="00E573AB"/>
    <w:rsid w:val="00E61D97"/>
    <w:rsid w:val="00E63055"/>
    <w:rsid w:val="00E64EA7"/>
    <w:rsid w:val="00E67737"/>
    <w:rsid w:val="00E71435"/>
    <w:rsid w:val="00E918BF"/>
    <w:rsid w:val="00E9247B"/>
    <w:rsid w:val="00EA00E4"/>
    <w:rsid w:val="00EC76FC"/>
    <w:rsid w:val="00ED2AA8"/>
    <w:rsid w:val="00ED7BB6"/>
    <w:rsid w:val="00EE6BA0"/>
    <w:rsid w:val="00EF404E"/>
    <w:rsid w:val="00EF4716"/>
    <w:rsid w:val="00EF4B1F"/>
    <w:rsid w:val="00F11259"/>
    <w:rsid w:val="00F168CB"/>
    <w:rsid w:val="00F40B3D"/>
    <w:rsid w:val="00F51234"/>
    <w:rsid w:val="00F523BF"/>
    <w:rsid w:val="00F52934"/>
    <w:rsid w:val="00F52AA9"/>
    <w:rsid w:val="00F52B69"/>
    <w:rsid w:val="00F55C5F"/>
    <w:rsid w:val="00F57E72"/>
    <w:rsid w:val="00F6791E"/>
    <w:rsid w:val="00F67F8B"/>
    <w:rsid w:val="00F750D7"/>
    <w:rsid w:val="00F75C6C"/>
    <w:rsid w:val="00F82DC5"/>
    <w:rsid w:val="00F841CA"/>
    <w:rsid w:val="00F84206"/>
    <w:rsid w:val="00F9733A"/>
    <w:rsid w:val="00FA488D"/>
    <w:rsid w:val="00FB49B4"/>
    <w:rsid w:val="00FB5348"/>
    <w:rsid w:val="00FB5418"/>
    <w:rsid w:val="00FC0F0C"/>
    <w:rsid w:val="00FC6BFB"/>
    <w:rsid w:val="00FD26B9"/>
    <w:rsid w:val="00FF0A7E"/>
    <w:rsid w:val="00FF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C330AD"/>
  <w15:docId w15:val="{AC6B4965-8B5E-4FC1-8AD9-694014999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Overskrift1">
    <w:name w:val="heading 1"/>
    <w:basedOn w:val="Normal"/>
    <w:next w:val="Normal"/>
    <w:qFormat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pPr>
      <w:keepNext/>
      <w:numPr>
        <w:ilvl w:val="1"/>
        <w:numId w:val="7"/>
      </w:numPr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7"/>
      </w:numPr>
      <w:spacing w:before="240" w:after="60"/>
      <w:outlineLvl w:val="2"/>
    </w:pPr>
    <w:rPr>
      <w:rFonts w:cs="Arial"/>
      <w:b/>
      <w:bCs/>
      <w:sz w:val="22"/>
      <w:szCs w:val="26"/>
    </w:rPr>
  </w:style>
  <w:style w:type="paragraph" w:styleId="Overskrift4">
    <w:name w:val="heading 4"/>
    <w:basedOn w:val="Normal"/>
    <w:next w:val="Normal"/>
    <w:qFormat/>
    <w:pPr>
      <w:keepNext/>
      <w:numPr>
        <w:ilvl w:val="3"/>
        <w:numId w:val="7"/>
      </w:numPr>
      <w:spacing w:before="240" w:after="60"/>
      <w:outlineLvl w:val="3"/>
    </w:pPr>
    <w:rPr>
      <w:rFonts w:ascii="Arial" w:hAnsi="Arial"/>
      <w:b/>
    </w:rPr>
  </w:style>
  <w:style w:type="paragraph" w:styleId="Overskrift5">
    <w:name w:val="heading 5"/>
    <w:basedOn w:val="Normal"/>
    <w:next w:val="Normal"/>
    <w:qFormat/>
    <w:pPr>
      <w:numPr>
        <w:ilvl w:val="4"/>
        <w:numId w:val="7"/>
      </w:numPr>
      <w:spacing w:before="240" w:after="60"/>
      <w:outlineLvl w:val="4"/>
    </w:pPr>
    <w:rPr>
      <w:sz w:val="22"/>
    </w:rPr>
  </w:style>
  <w:style w:type="paragraph" w:styleId="Overskrift6">
    <w:name w:val="heading 6"/>
    <w:basedOn w:val="Normal"/>
    <w:next w:val="Normal"/>
    <w:qFormat/>
    <w:pPr>
      <w:numPr>
        <w:ilvl w:val="5"/>
        <w:numId w:val="7"/>
      </w:numPr>
      <w:spacing w:before="240" w:after="60"/>
      <w:outlineLvl w:val="5"/>
    </w:pPr>
    <w:rPr>
      <w:i/>
      <w:sz w:val="22"/>
    </w:rPr>
  </w:style>
  <w:style w:type="paragraph" w:styleId="Overskrift7">
    <w:name w:val="heading 7"/>
    <w:basedOn w:val="Normal"/>
    <w:next w:val="Normal"/>
    <w:qFormat/>
    <w:pPr>
      <w:numPr>
        <w:ilvl w:val="6"/>
        <w:numId w:val="7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qFormat/>
    <w:pPr>
      <w:numPr>
        <w:ilvl w:val="7"/>
        <w:numId w:val="7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qFormat/>
    <w:pPr>
      <w:numPr>
        <w:ilvl w:val="8"/>
        <w:numId w:val="7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character" w:styleId="Hyperkobling">
    <w:name w:val="Hyperlink"/>
    <w:rPr>
      <w:color w:val="0000FF"/>
      <w:u w:val="single"/>
    </w:rPr>
  </w:style>
  <w:style w:type="character" w:styleId="Sterk">
    <w:name w:val="Strong"/>
    <w:qFormat/>
    <w:rPr>
      <w:b/>
      <w:bCs/>
    </w:rPr>
  </w:style>
  <w:style w:type="paragraph" w:styleId="Fotnotetekst">
    <w:name w:val="footnote text"/>
    <w:basedOn w:val="Normal"/>
    <w:semiHidden/>
    <w:rPr>
      <w:sz w:val="20"/>
      <w:szCs w:val="20"/>
    </w:rPr>
  </w:style>
  <w:style w:type="character" w:styleId="Fotnotereferanse">
    <w:name w:val="footnote reference"/>
    <w:semiHidden/>
    <w:rPr>
      <w:vertAlign w:val="superscript"/>
    </w:rPr>
  </w:style>
  <w:style w:type="paragraph" w:customStyle="1" w:styleId="AADFG">
    <w:name w:val="A ADFG"/>
    <w:basedOn w:val="Normal"/>
    <w:link w:val="AADFGTegn"/>
    <w:rsid w:val="00294A18"/>
    <w:pPr>
      <w:overflowPunct w:val="0"/>
      <w:autoSpaceDE w:val="0"/>
      <w:autoSpaceDN w:val="0"/>
      <w:adjustRightInd w:val="0"/>
      <w:textAlignment w:val="baseline"/>
    </w:pPr>
    <w:rPr>
      <w:sz w:val="22"/>
      <w:lang w:eastAsia="nb-NO"/>
    </w:rPr>
  </w:style>
  <w:style w:type="character" w:customStyle="1" w:styleId="AADFGTegn">
    <w:name w:val="A ADFG Tegn"/>
    <w:link w:val="AADFG"/>
    <w:rsid w:val="00294A18"/>
    <w:rPr>
      <w:sz w:val="22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F750D7"/>
    <w:rPr>
      <w:sz w:val="24"/>
      <w:szCs w:val="24"/>
      <w:lang w:eastAsia="en-US"/>
    </w:rPr>
  </w:style>
  <w:style w:type="character" w:styleId="Fulgthyperkobling">
    <w:name w:val="FollowedHyperlink"/>
    <w:basedOn w:val="Standardskriftforavsnitt"/>
    <w:uiPriority w:val="99"/>
    <w:semiHidden/>
    <w:unhideWhenUsed/>
    <w:rsid w:val="009247BA"/>
    <w:rPr>
      <w:color w:val="800080" w:themeColor="followedHyperlink"/>
      <w:u w:val="single"/>
    </w:rPr>
  </w:style>
  <w:style w:type="character" w:customStyle="1" w:styleId="TopptekstTegn">
    <w:name w:val="Topptekst Tegn"/>
    <w:basedOn w:val="Standardskriftforavsnitt"/>
    <w:link w:val="Topptekst"/>
    <w:rsid w:val="00617264"/>
    <w:rPr>
      <w:sz w:val="24"/>
      <w:szCs w:val="24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20A7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20A7A"/>
    <w:rPr>
      <w:rFonts w:ascii="Segoe UI" w:hAnsi="Segoe UI" w:cs="Segoe UI"/>
      <w:sz w:val="18"/>
      <w:szCs w:val="18"/>
      <w:lang w:eastAsia="en-US"/>
    </w:rPr>
  </w:style>
  <w:style w:type="paragraph" w:styleId="Listeavsnitt">
    <w:name w:val="List Paragraph"/>
    <w:basedOn w:val="Normal"/>
    <w:uiPriority w:val="34"/>
    <w:qFormat/>
    <w:rsid w:val="000F1675"/>
    <w:pPr>
      <w:ind w:left="720"/>
      <w:contextualSpacing/>
    </w:pPr>
  </w:style>
  <w:style w:type="character" w:styleId="Ulstomtale">
    <w:name w:val="Unresolved Mention"/>
    <w:basedOn w:val="Standardskriftforavsnitt"/>
    <w:uiPriority w:val="99"/>
    <w:semiHidden/>
    <w:unhideWhenUsed/>
    <w:rsid w:val="006045B2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59"/>
    <w:rsid w:val="00BF2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0C7F6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C7F61"/>
    <w:pPr>
      <w:widowControl w:val="0"/>
      <w:autoSpaceDE w:val="0"/>
      <w:autoSpaceDN w:val="0"/>
      <w:spacing w:before="19" w:line="193" w:lineRule="exact"/>
    </w:pPr>
    <w:rPr>
      <w:rFonts w:ascii="Arial" w:eastAsia="Arial" w:hAnsi="Arial" w:cs="Arial"/>
      <w:sz w:val="22"/>
      <w:szCs w:val="22"/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763%20Vegoppmerking%202017\Vegoppmerking%202018\R763V_A1_Dokumentliste_20161201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7" ma:contentTypeDescription="Opprett et nytt dokument." ma:contentTypeScope="" ma:versionID="46d704b79bd4eaef86291ff074f920d5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731125e7d885c0d56429b5795c15fdbf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9FFB74-A595-4CB3-BEE0-485D3BF03558}"/>
</file>

<file path=customXml/itemProps2.xml><?xml version="1.0" encoding="utf-8"?>
<ds:datastoreItem xmlns:ds="http://schemas.openxmlformats.org/officeDocument/2006/customXml" ds:itemID="{AE4E9C66-03F3-4DE1-8EE4-188CD5B18AE6}"/>
</file>

<file path=customXml/itemProps3.xml><?xml version="1.0" encoding="utf-8"?>
<ds:datastoreItem xmlns:ds="http://schemas.openxmlformats.org/officeDocument/2006/customXml" ds:itemID="{E152C9D5-988D-4E45-AB4D-DF8F81CB91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21CC35-E2BB-4F22-B0EC-FFDC2F5AD706}">
  <ds:schemaRefs>
    <ds:schemaRef ds:uri="http://schemas.microsoft.com/office/infopath/2007/PartnerControls"/>
    <ds:schemaRef ds:uri="c6eb1708-40b0-4fa9-b10f-acd08ca012f5"/>
    <ds:schemaRef ds:uri="9517c9f4-e467-4ed4-a509-442b7d26a182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beae3e8e-208c-4b8a-be05-3e30f474ae01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8537A341-19D2-4267-B6FC-4FB112249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R763V_A1_Dokumentliste_20161201</Template>
  <TotalTime>3</TotalTime>
  <Pages>6</Pages>
  <Words>1811</Words>
  <Characters>9102</Characters>
  <Application>Microsoft Office Word</Application>
  <DocSecurity>0</DocSecurity>
  <Lines>75</Lines>
  <Paragraphs>21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X</vt:lpstr>
    </vt:vector>
  </TitlesOfParts>
  <Company>ViaNova Plan og Trafikk AS</Company>
  <LinksUpToDate>false</LinksUpToDate>
  <CharactersWithSpaces>10892</CharactersWithSpaces>
  <SharedDoc>false</SharedDoc>
  <HLinks>
    <vt:vector size="12" baseType="variant">
      <vt:variant>
        <vt:i4>1835026</vt:i4>
      </vt:variant>
      <vt:variant>
        <vt:i4>3</vt:i4>
      </vt:variant>
      <vt:variant>
        <vt:i4>0</vt:i4>
      </vt:variant>
      <vt:variant>
        <vt:i4>5</vt:i4>
      </vt:variant>
      <vt:variant>
        <vt:lpwstr>http://www.vegvesen.no/elrapp</vt:lpwstr>
      </vt:variant>
      <vt:variant>
        <vt:lpwstr/>
      </vt:variant>
      <vt:variant>
        <vt:i4>2687101</vt:i4>
      </vt:variant>
      <vt:variant>
        <vt:i4>0</vt:i4>
      </vt:variant>
      <vt:variant>
        <vt:i4>0</vt:i4>
      </vt:variant>
      <vt:variant>
        <vt:i4>5</vt:i4>
      </vt:variant>
      <vt:variant>
        <vt:lpwstr>http://www.vegvesen.no/s/anbud/dokumenter/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Johansen Rolf</dc:creator>
  <cp:lastModifiedBy>Kjell Sture Trymbo</cp:lastModifiedBy>
  <cp:revision>4</cp:revision>
  <cp:lastPrinted>2020-12-01T08:16:00Z</cp:lastPrinted>
  <dcterms:created xsi:type="dcterms:W3CDTF">2024-01-26T12:04:00Z</dcterms:created>
  <dcterms:modified xsi:type="dcterms:W3CDTF">2024-05-02T12:40:00Z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2023-11-27T08:52:40Z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f02638c9-6fbf-4568-9cc1-be7c29c77330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0x01010008154BF1EAFC07428EC762FEB5F50FF9</vt:lpwstr>
  </property>
  <property fmtid="{D5CDD505-2E9C-101B-9397-08002B2CF9AE}" pid="10" name="Organisasjonsenhet">
    <vt:lpwstr/>
  </property>
  <property fmtid="{D5CDD505-2E9C-101B-9397-08002B2CF9AE}" pid="11" name="Dokumentstatus">
    <vt:lpwstr>1;#Under arbeid|f39d8bcc-2a80-4417-a67a-9134b0a418c4</vt:lpwstr>
  </property>
  <property fmtid="{D5CDD505-2E9C-101B-9397-08002B2CF9AE}" pid="12" name="Prosessområder">
    <vt:lpwstr/>
  </property>
  <property fmtid="{D5CDD505-2E9C-101B-9397-08002B2CF9AE}" pid="13" name="MediaServiceImageTags">
    <vt:lpwstr/>
  </property>
</Properties>
</file>